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C17E" w14:textId="002CC503" w:rsidR="00D048ED" w:rsidRPr="00775434" w:rsidRDefault="00D048ED" w:rsidP="00D048ED">
      <w:pPr>
        <w:tabs>
          <w:tab w:val="right" w:pos="10440"/>
          <w:tab w:val="right" w:pos="13323"/>
        </w:tabs>
        <w:spacing w:after="0"/>
        <w:rPr>
          <w:rFonts w:ascii="Arial" w:hAnsi="Arial"/>
          <w:b/>
          <w:noProof/>
          <w:sz w:val="24"/>
          <w:lang w:eastAsia="zh-CN"/>
        </w:rPr>
      </w:pPr>
      <w:bookmarkStart w:id="0" w:name="OLE_LINK4"/>
      <w:bookmarkStart w:id="1" w:name="OLE_LINK19"/>
      <w:bookmarkStart w:id="2" w:name="_Toc481653327"/>
      <w:bookmarkStart w:id="3" w:name="_Toc519094990"/>
      <w:bookmarkStart w:id="4" w:name="_Toc481570476"/>
      <w:bookmarkStart w:id="5" w:name="historyclause"/>
      <w:r w:rsidRPr="00ED7131">
        <w:rPr>
          <w:rFonts w:ascii="Arial" w:eastAsia="Times New Roman" w:hAnsi="Arial"/>
          <w:b/>
          <w:noProof/>
          <w:sz w:val="24"/>
        </w:rPr>
        <w:t>3GPP T</w:t>
      </w:r>
      <w:r w:rsidR="008E79DC">
        <w:rPr>
          <w:rFonts w:ascii="Arial" w:eastAsia="Times New Roman" w:hAnsi="Arial"/>
          <w:b/>
          <w:noProof/>
          <w:sz w:val="24"/>
        </w:rPr>
        <w:t>SG-RAN WG4 Meeting #</w:t>
      </w:r>
      <w:r w:rsidR="00F90030">
        <w:rPr>
          <w:rFonts w:ascii="Arial" w:eastAsia="Times New Roman" w:hAnsi="Arial"/>
          <w:b/>
          <w:noProof/>
          <w:sz w:val="24"/>
        </w:rPr>
        <w:t xml:space="preserve"> </w:t>
      </w:r>
      <w:r w:rsidR="008E79DC">
        <w:rPr>
          <w:rFonts w:ascii="Arial" w:eastAsia="Times New Roman" w:hAnsi="Arial"/>
          <w:b/>
          <w:noProof/>
          <w:sz w:val="24"/>
        </w:rPr>
        <w:t>96-e</w:t>
      </w:r>
      <w:r w:rsidR="007B1D4E">
        <w:rPr>
          <w:rFonts w:ascii="Arial" w:eastAsia="Times New Roman" w:hAnsi="Arial"/>
          <w:b/>
          <w:noProof/>
          <w:sz w:val="24"/>
        </w:rPr>
        <w:tab/>
      </w:r>
      <w:bookmarkStart w:id="6" w:name="_GoBack"/>
      <w:bookmarkEnd w:id="6"/>
      <w:r w:rsidR="009363FF" w:rsidRPr="009363FF">
        <w:rPr>
          <w:rFonts w:ascii="Arial" w:eastAsia="Times New Roman" w:hAnsi="Arial"/>
          <w:b/>
          <w:noProof/>
          <w:sz w:val="24"/>
        </w:rPr>
        <w:t>R4-2010489</w:t>
      </w:r>
    </w:p>
    <w:bookmarkEnd w:id="0"/>
    <w:p w14:paraId="6DBD1FE1" w14:textId="77777777" w:rsidR="00F90030" w:rsidRPr="00F90030" w:rsidRDefault="00F90030" w:rsidP="00F90030">
      <w:pPr>
        <w:tabs>
          <w:tab w:val="right" w:pos="9781"/>
          <w:tab w:val="right" w:pos="13323"/>
        </w:tabs>
        <w:overflowPunct/>
        <w:autoSpaceDE/>
        <w:autoSpaceDN/>
        <w:adjustRightInd/>
        <w:spacing w:after="0"/>
        <w:textAlignment w:val="auto"/>
        <w:outlineLvl w:val="0"/>
        <w:rPr>
          <w:rFonts w:ascii="Arial" w:eastAsia="Times New Roman" w:hAnsi="Arial"/>
          <w:b/>
          <w:noProof/>
          <w:sz w:val="24"/>
        </w:rPr>
      </w:pPr>
      <w:r w:rsidRPr="00F90030">
        <w:rPr>
          <w:rFonts w:ascii="Arial" w:eastAsia="Times New Roman" w:hAnsi="Arial"/>
          <w:b/>
          <w:noProof/>
          <w:sz w:val="24"/>
        </w:rPr>
        <w:t>Electronic Meeting, 17-28 Aug., 2020</w:t>
      </w:r>
    </w:p>
    <w:bookmarkEnd w:id="1"/>
    <w:p w14:paraId="47275D22" w14:textId="77777777" w:rsidR="002626EA" w:rsidRPr="002960E7"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02A028A"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bookmarkStart w:id="7" w:name="OLE_LINK20"/>
      <w:r w:rsidR="001674FB">
        <w:rPr>
          <w:rFonts w:ascii="Arial" w:hAnsi="Arial" w:cs="Arial"/>
          <w:sz w:val="22"/>
          <w:szCs w:val="22"/>
        </w:rPr>
        <w:t>S</w:t>
      </w:r>
      <w:r w:rsidR="001674FB" w:rsidRPr="001674FB">
        <w:rPr>
          <w:rFonts w:ascii="Arial" w:hAnsi="Arial" w:cs="Arial"/>
          <w:sz w:val="22"/>
          <w:szCs w:val="22"/>
        </w:rPr>
        <w:t>patial emission and interference mitigation</w:t>
      </w:r>
      <w:bookmarkEnd w:id="7"/>
    </w:p>
    <w:p w14:paraId="5AD1E9CC" w14:textId="7BEE9AE9"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C7B57">
        <w:rPr>
          <w:rFonts w:ascii="Arial" w:hAnsi="Arial" w:cs="Arial"/>
          <w:color w:val="000000" w:themeColor="text1"/>
          <w:sz w:val="22"/>
          <w:szCs w:val="22"/>
        </w:rPr>
        <w:t>11.1</w:t>
      </w:r>
      <w:r w:rsidR="008E79DC">
        <w:rPr>
          <w:rFonts w:ascii="Arial" w:hAnsi="Arial" w:cs="Arial"/>
          <w:color w:val="000000" w:themeColor="text1"/>
          <w:sz w:val="22"/>
          <w:szCs w:val="22"/>
        </w:rPr>
        <w:t>.</w:t>
      </w:r>
      <w:r w:rsidR="00DC7B57">
        <w:rPr>
          <w:rFonts w:ascii="Arial" w:hAnsi="Arial" w:cs="Arial"/>
          <w:color w:val="000000" w:themeColor="text1"/>
          <w:sz w:val="22"/>
          <w:szCs w:val="22"/>
        </w:rPr>
        <w:t>5</w:t>
      </w:r>
    </w:p>
    <w:p w14:paraId="42032B79" w14:textId="394B96B4"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52430D">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color w:val="000000" w:themeColor="text1"/>
          <w:sz w:val="28"/>
          <w:szCs w:val="28"/>
        </w:rPr>
      </w:pPr>
      <w:r>
        <w:rPr>
          <w:color w:val="000000" w:themeColor="text1"/>
          <w:sz w:val="28"/>
          <w:szCs w:val="28"/>
        </w:rPr>
        <w:t>1</w:t>
      </w:r>
      <w:r>
        <w:rPr>
          <w:color w:val="000000" w:themeColor="text1"/>
          <w:sz w:val="28"/>
          <w:szCs w:val="28"/>
        </w:rPr>
        <w:tab/>
      </w:r>
      <w:r w:rsidR="00F658EE" w:rsidRPr="00F658EE">
        <w:rPr>
          <w:color w:val="000000" w:themeColor="text1"/>
          <w:sz w:val="28"/>
          <w:szCs w:val="28"/>
        </w:rPr>
        <w:t>Introduction</w:t>
      </w:r>
    </w:p>
    <w:p w14:paraId="427179AB" w14:textId="5232818A" w:rsidR="00BD377E" w:rsidRDefault="00BD377E" w:rsidP="00BD377E">
      <w:pPr>
        <w:rPr>
          <w:lang w:val="en-US" w:eastAsia="zh-CN"/>
        </w:rPr>
      </w:pPr>
      <w:r>
        <w:rPr>
          <w:lang w:val="en-US" w:eastAsia="zh-CN"/>
        </w:rPr>
        <w:t>In RAN#87e the Study on IMT parameters for 6.425-7.025GHz, 7.025-7.125GHz and 10.0-10.5GHz was approved [1].</w:t>
      </w:r>
    </w:p>
    <w:p w14:paraId="7E7CD6DD" w14:textId="1D4B0F90" w:rsidR="00BD377E" w:rsidRDefault="00BD377E" w:rsidP="00BD377E">
      <w:pPr>
        <w:rPr>
          <w:rFonts w:eastAsia="Times New Roman"/>
        </w:rPr>
      </w:pPr>
      <w:r>
        <w:rPr>
          <w:lang w:val="en-US" w:eastAsia="zh-CN"/>
        </w:rPr>
        <w:t>One of the objective is to prepare answering requests from ITU-R WP5D on relevant information for the sharing and compatibility studies.</w:t>
      </w:r>
    </w:p>
    <w:p w14:paraId="7AAF8FAE" w14:textId="77777777" w:rsidR="00BD377E" w:rsidRDefault="00BD377E" w:rsidP="00BD377E">
      <w:pPr>
        <w:pStyle w:val="a8"/>
        <w:numPr>
          <w:ilvl w:val="1"/>
          <w:numId w:val="12"/>
        </w:numPr>
        <w:spacing w:after="0"/>
        <w:ind w:firstLineChars="0"/>
        <w:contextualSpacing/>
        <w:textAlignment w:val="auto"/>
      </w:pPr>
      <w:r>
        <w:rPr>
          <w:bCs/>
          <w:lang w:eastAsia="zh-CN"/>
        </w:rPr>
        <w:t>Information on any other current or future feature of IMT systems that could be relevant for the sharing and compatibility studies w.r.t. other services, including e.g. deterministic calculations or Monte Carlo simulations</w:t>
      </w:r>
    </w:p>
    <w:p w14:paraId="399A5292" w14:textId="7E499969" w:rsidR="00D67C91" w:rsidRPr="0052430D" w:rsidRDefault="00D67C91" w:rsidP="0089283A">
      <w:pPr>
        <w:rPr>
          <w:lang w:val="en-US" w:eastAsia="zh-CN"/>
        </w:rPr>
      </w:pPr>
      <w:r w:rsidRPr="0052430D">
        <w:rPr>
          <w:lang w:val="en-US" w:eastAsia="zh-CN"/>
        </w:rPr>
        <w:t xml:space="preserve">In this contribution </w:t>
      </w:r>
      <w:r w:rsidR="00AE0224" w:rsidRPr="0052430D">
        <w:rPr>
          <w:lang w:val="en-US" w:eastAsia="zh-CN"/>
        </w:rPr>
        <w:t xml:space="preserve">we provide discussion </w:t>
      </w:r>
      <w:r w:rsidR="009D3DFA" w:rsidRPr="0052430D">
        <w:rPr>
          <w:lang w:val="en-US" w:eastAsia="zh-CN"/>
        </w:rPr>
        <w:t>for this aspect</w:t>
      </w:r>
      <w:r w:rsidR="00BD377E" w:rsidRPr="0052430D">
        <w:rPr>
          <w:lang w:val="en-US" w:eastAsia="zh-CN"/>
        </w:rPr>
        <w:t>.</w:t>
      </w:r>
    </w:p>
    <w:p w14:paraId="2CD00373" w14:textId="6C4CB8F4" w:rsidR="007D783A" w:rsidRDefault="007D783A" w:rsidP="00F53E53">
      <w:pPr>
        <w:pStyle w:val="10"/>
        <w:tabs>
          <w:tab w:val="num" w:pos="432"/>
        </w:tabs>
        <w:ind w:left="432" w:hanging="432"/>
        <w:rPr>
          <w:color w:val="000000" w:themeColor="text1"/>
          <w:sz w:val="28"/>
          <w:szCs w:val="28"/>
        </w:rPr>
      </w:pPr>
      <w:r w:rsidRPr="004D6A17">
        <w:rPr>
          <w:color w:val="000000" w:themeColor="text1"/>
          <w:sz w:val="28"/>
          <w:szCs w:val="28"/>
        </w:rPr>
        <w:t>2</w:t>
      </w:r>
      <w:r w:rsidRPr="004D6A17">
        <w:rPr>
          <w:color w:val="000000" w:themeColor="text1"/>
          <w:sz w:val="28"/>
          <w:szCs w:val="28"/>
        </w:rPr>
        <w:tab/>
        <w:t>Discussion</w:t>
      </w:r>
    </w:p>
    <w:p w14:paraId="7BA46B8B" w14:textId="23BF5EA3" w:rsidR="00523F49" w:rsidRDefault="00926DB8" w:rsidP="00926DB8">
      <w:pPr>
        <w:pStyle w:val="4"/>
        <w:rPr>
          <w:lang w:eastAsia="zh-CN"/>
        </w:rPr>
      </w:pPr>
      <w:r>
        <w:rPr>
          <w:lang w:eastAsia="zh-CN"/>
        </w:rPr>
        <w:t xml:space="preserve">2.1 </w:t>
      </w:r>
      <w:r w:rsidR="00AE0224">
        <w:rPr>
          <w:rFonts w:hint="eastAsia"/>
          <w:lang w:eastAsia="zh-CN"/>
        </w:rPr>
        <w:t>S</w:t>
      </w:r>
      <w:r w:rsidR="00AE0224">
        <w:rPr>
          <w:lang w:eastAsia="zh-CN"/>
        </w:rPr>
        <w:t>patial emission</w:t>
      </w:r>
    </w:p>
    <w:p w14:paraId="2E3777D6" w14:textId="492FA5DD" w:rsidR="00523F49" w:rsidRDefault="00B3075B" w:rsidP="00B3075B">
      <w:pPr>
        <w:rPr>
          <w:lang w:val="en-US" w:eastAsia="zh-CN"/>
        </w:rPr>
      </w:pPr>
      <w:r>
        <w:rPr>
          <w:lang w:val="en-US" w:eastAsia="zh-CN"/>
        </w:rPr>
        <w:t xml:space="preserve">During the Release </w:t>
      </w:r>
      <w:r w:rsidR="0062088F">
        <w:rPr>
          <w:lang w:val="en-US" w:eastAsia="zh-CN"/>
        </w:rPr>
        <w:t>15 discussion on BS RF requirements, the transmitter spatial</w:t>
      </w:r>
      <w:r w:rsidR="00EC1B80">
        <w:rPr>
          <w:lang w:val="en-US" w:eastAsia="zh-CN"/>
        </w:rPr>
        <w:t xml:space="preserve"> emission was discussed. The spatial emissions has been defined as an option declaration in TS 38.141-2 Annex G.1. </w:t>
      </w:r>
    </w:p>
    <w:p w14:paraId="43FAF82F" w14:textId="77777777" w:rsidR="00EC1B80" w:rsidRDefault="00EC1B80" w:rsidP="00B3075B">
      <w:pPr>
        <w:rPr>
          <w:lang w:val="en-US" w:eastAsia="zh-CN"/>
        </w:rPr>
      </w:pPr>
    </w:p>
    <w:p w14:paraId="1A08A8F3" w14:textId="769593EA" w:rsidR="00EC1B80" w:rsidRDefault="00EC1B80" w:rsidP="00EC1B80">
      <w:pPr>
        <w:pStyle w:val="TH"/>
        <w:rPr>
          <w:rFonts w:eastAsiaTheme="minorEastAsia"/>
        </w:rPr>
      </w:pPr>
      <w:r>
        <w:rPr>
          <w:noProof/>
          <w:lang w:val="en-US" w:eastAsia="zh-CN"/>
        </w:rPr>
        <w:drawing>
          <wp:inline distT="0" distB="0" distL="0" distR="0" wp14:anchorId="795DAED2" wp14:editId="084267D2">
            <wp:extent cx="3876040" cy="31934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040" cy="3193415"/>
                    </a:xfrm>
                    <a:prstGeom prst="rect">
                      <a:avLst/>
                    </a:prstGeom>
                    <a:noFill/>
                    <a:ln>
                      <a:noFill/>
                    </a:ln>
                  </pic:spPr>
                </pic:pic>
              </a:graphicData>
            </a:graphic>
          </wp:inline>
        </w:drawing>
      </w:r>
    </w:p>
    <w:p w14:paraId="177BF446" w14:textId="0216CFE2" w:rsidR="00875AE0" w:rsidRDefault="00EC1B80" w:rsidP="00875AE0">
      <w:pPr>
        <w:pStyle w:val="TF"/>
      </w:pPr>
      <w:r>
        <w:t>Figure G.1-1 in 38.141-2: Example of out of cell directions set and declared single beam at a single extreme steering direction</w:t>
      </w:r>
    </w:p>
    <w:p w14:paraId="0E10084E" w14:textId="353658EF" w:rsidR="00EC1B80" w:rsidRPr="00EC1B80" w:rsidRDefault="00F774C3" w:rsidP="00BD4A77">
      <w:pPr>
        <w:rPr>
          <w:lang w:eastAsia="zh-CN"/>
        </w:rPr>
      </w:pPr>
      <w:r>
        <w:rPr>
          <w:lang w:val="en-US" w:eastAsia="zh-CN"/>
        </w:rPr>
        <w:lastRenderedPageBreak/>
        <w:t>As documented in TR 38.817 [2], an option declaration of the spatial emissions has therefore been defined, this does not form part of the BS minimum requirements but a means for BS vendors to have a common understanding of a means to declare and measure the spatial emissions.</w:t>
      </w:r>
      <w:r w:rsidRPr="00F774C3">
        <w:rPr>
          <w:lang w:val="en-US" w:eastAsia="zh-CN"/>
        </w:rPr>
        <w:t xml:space="preserve"> </w:t>
      </w:r>
      <w:r>
        <w:rPr>
          <w:lang w:val="en-US" w:eastAsia="zh-CN"/>
        </w:rPr>
        <w:t>An AAS has the ability to manipulate the shape of the spatial emission to maintain optimum network throughput and control the interference to other cell or other system. Due to the diverse deployment scenarios, there are many possibilities of AAS configuration</w:t>
      </w:r>
      <w:r w:rsidR="00BD4A77">
        <w:rPr>
          <w:lang w:val="en-US" w:eastAsia="zh-CN"/>
        </w:rPr>
        <w:t xml:space="preserve"> in term of beamforming techniques, number of beams, amplitude tapering level, radiation pattern shaping for interference management, etc</w:t>
      </w:r>
    </w:p>
    <w:p w14:paraId="0BACA9C7" w14:textId="6BAF37FC" w:rsidR="00127402" w:rsidRPr="00926DB8" w:rsidRDefault="00926DB8" w:rsidP="00926DB8">
      <w:pPr>
        <w:pStyle w:val="4"/>
        <w:rPr>
          <w:lang w:eastAsia="zh-CN"/>
        </w:rPr>
      </w:pPr>
      <w:r>
        <w:rPr>
          <w:lang w:eastAsia="zh-CN"/>
        </w:rPr>
        <w:t xml:space="preserve">2.2 </w:t>
      </w:r>
      <w:r w:rsidR="00BD4A77">
        <w:rPr>
          <w:lang w:eastAsia="zh-CN"/>
        </w:rPr>
        <w:t>interference management</w:t>
      </w:r>
    </w:p>
    <w:p w14:paraId="04EF6AE3" w14:textId="1241C644" w:rsidR="00523F49" w:rsidRPr="00523F49" w:rsidRDefault="00A2609C" w:rsidP="00A2609C">
      <w:pPr>
        <w:pStyle w:val="5"/>
        <w:rPr>
          <w:lang w:val="en-US" w:eastAsia="zh-CN"/>
        </w:rPr>
      </w:pPr>
      <w:bookmarkStart w:id="8" w:name="OLE_LINK52"/>
      <w:r>
        <w:rPr>
          <w:lang w:val="en-US" w:eastAsia="zh-CN"/>
        </w:rPr>
        <w:t xml:space="preserve">2.2.1 </w:t>
      </w:r>
      <w:r>
        <w:rPr>
          <w:rFonts w:hint="eastAsia"/>
          <w:lang w:val="en-US" w:eastAsia="zh-CN"/>
        </w:rPr>
        <w:t>B</w:t>
      </w:r>
      <w:r>
        <w:rPr>
          <w:lang w:val="en-US" w:eastAsia="zh-CN"/>
        </w:rPr>
        <w:t>eam nulling</w:t>
      </w:r>
    </w:p>
    <w:bookmarkEnd w:id="8"/>
    <w:p w14:paraId="2949B2D0" w14:textId="010E1CAE" w:rsidR="00A2609C" w:rsidRDefault="00A2609C" w:rsidP="00A2609C">
      <w:pPr>
        <w:rPr>
          <w:rFonts w:eastAsiaTheme="minorEastAsia"/>
          <w:lang w:eastAsia="zh-CN"/>
        </w:rPr>
      </w:pPr>
      <w:r>
        <w:rPr>
          <w:rFonts w:eastAsiaTheme="minorEastAsia" w:hint="eastAsia"/>
          <w:lang w:eastAsia="zh-CN"/>
        </w:rPr>
        <w:t>B</w:t>
      </w:r>
      <w:r>
        <w:rPr>
          <w:rFonts w:eastAsiaTheme="minorEastAsia"/>
          <w:lang w:eastAsia="zh-CN"/>
        </w:rPr>
        <w:t xml:space="preserve">eam nulling technology is used to suppress the unwanted spatial emission </w:t>
      </w:r>
      <w:r w:rsidR="00587FBD">
        <w:rPr>
          <w:rFonts w:eastAsiaTheme="minorEastAsia"/>
          <w:lang w:eastAsia="zh-CN"/>
        </w:rPr>
        <w:t>by inserting nulls in the radiation pattern for the direction of the interference.</w:t>
      </w:r>
      <w:r w:rsidR="00155954">
        <w:rPr>
          <w:rFonts w:eastAsiaTheme="minorEastAsia"/>
          <w:lang w:eastAsia="zh-CN"/>
        </w:rPr>
        <w:t xml:space="preserve"> One typical applicable scenarios is multiple beams transmission. As shown in Figure 2 as one example, </w:t>
      </w:r>
      <w:r w:rsidR="00F2488B">
        <w:rPr>
          <w:rFonts w:eastAsiaTheme="minorEastAsia"/>
          <w:lang w:eastAsia="zh-CN"/>
        </w:rPr>
        <w:t xml:space="preserve">Beam 1 is the serving beam of UE 1 but the side lobe of beam 1 would interfere the UE2. </w:t>
      </w:r>
      <w:r w:rsidR="00596745">
        <w:rPr>
          <w:rFonts w:eastAsiaTheme="minorEastAsia"/>
          <w:lang w:eastAsia="zh-CN"/>
        </w:rPr>
        <w:t>The S</w:t>
      </w:r>
      <w:r w:rsidR="00F721ED">
        <w:rPr>
          <w:rFonts w:eastAsiaTheme="minorEastAsia"/>
          <w:lang w:eastAsia="zh-CN"/>
        </w:rPr>
        <w:t>I</w:t>
      </w:r>
      <w:r w:rsidR="00596745">
        <w:rPr>
          <w:rFonts w:eastAsiaTheme="minorEastAsia"/>
          <w:lang w:eastAsia="zh-CN"/>
        </w:rPr>
        <w:t xml:space="preserve">NR for UE2 will be affected. In order to support high order modulation scheme such as DL 256 QAM, using beam nulling technology, a null can be placed at the direction to UE2 for beam 1. The weight of each antenna array of beam 1 can be </w:t>
      </w:r>
      <w:r w:rsidR="00F721ED">
        <w:rPr>
          <w:rFonts w:eastAsiaTheme="minorEastAsia"/>
          <w:lang w:eastAsia="zh-CN"/>
        </w:rPr>
        <w:t>obtained by</w:t>
      </w:r>
      <w:r w:rsidR="00596745">
        <w:rPr>
          <w:rFonts w:eastAsiaTheme="minorEastAsia"/>
          <w:lang w:eastAsia="zh-CN"/>
        </w:rPr>
        <w:t xml:space="preserve"> specific algorithms so that S</w:t>
      </w:r>
      <w:r w:rsidR="00F721ED">
        <w:rPr>
          <w:rFonts w:eastAsiaTheme="minorEastAsia"/>
          <w:lang w:eastAsia="zh-CN"/>
        </w:rPr>
        <w:t>I</w:t>
      </w:r>
      <w:r w:rsidR="00596745">
        <w:rPr>
          <w:rFonts w:eastAsiaTheme="minorEastAsia"/>
          <w:lang w:eastAsia="zh-CN"/>
        </w:rPr>
        <w:t>N</w:t>
      </w:r>
      <w:r w:rsidR="00F721ED">
        <w:rPr>
          <w:rFonts w:eastAsiaTheme="minorEastAsia"/>
          <w:lang w:eastAsia="zh-CN"/>
        </w:rPr>
        <w:t xml:space="preserve">R of beam1 is maximized in the direction to UE1 and the transmission power in the main lobe is maintained, and the side lobe are suppressed in the direction to UE2. </w:t>
      </w:r>
      <w:r w:rsidR="002C3547">
        <w:rPr>
          <w:rFonts w:eastAsiaTheme="minorEastAsia"/>
          <w:lang w:eastAsia="zh-CN"/>
        </w:rPr>
        <w:t xml:space="preserve">Beam nulling can also be used in the inter-cell or inter system scenarios </w:t>
      </w:r>
      <w:r w:rsidR="00F007E2">
        <w:rPr>
          <w:rFonts w:eastAsiaTheme="minorEastAsia"/>
          <w:lang w:eastAsia="zh-CN"/>
        </w:rPr>
        <w:t>as long as the location or direction of the protected station is known.</w:t>
      </w:r>
    </w:p>
    <w:p w14:paraId="0AF72E87" w14:textId="09EE0A43" w:rsidR="009D3DFA" w:rsidRDefault="009D3DFA" w:rsidP="00A2609C">
      <w:pPr>
        <w:rPr>
          <w:rFonts w:eastAsiaTheme="minorEastAsia"/>
          <w:lang w:eastAsia="zh-CN"/>
        </w:rPr>
      </w:pPr>
      <w:r w:rsidRPr="009D3DFA">
        <w:rPr>
          <w:rFonts w:eastAsiaTheme="minorEastAsia"/>
          <w:lang w:val="en-US" w:eastAsia="zh-CN"/>
        </w:rPr>
        <mc:AlternateContent>
          <mc:Choice Requires="wpg">
            <w:drawing>
              <wp:anchor distT="0" distB="0" distL="114300" distR="114300" simplePos="0" relativeHeight="251659264" behindDoc="0" locked="0" layoutInCell="1" allowOverlap="1" wp14:anchorId="27D8598A" wp14:editId="1C9873A1">
                <wp:simplePos x="0" y="0"/>
                <wp:positionH relativeFrom="margin">
                  <wp:posOffset>1132315</wp:posOffset>
                </wp:positionH>
                <wp:positionV relativeFrom="paragraph">
                  <wp:posOffset>5881</wp:posOffset>
                </wp:positionV>
                <wp:extent cx="4404581" cy="2655735"/>
                <wp:effectExtent l="0" t="0" r="0" b="0"/>
                <wp:wrapNone/>
                <wp:docPr id="21" name="组合 12"/>
                <wp:cNvGraphicFramePr/>
                <a:graphic xmlns:a="http://schemas.openxmlformats.org/drawingml/2006/main">
                  <a:graphicData uri="http://schemas.microsoft.com/office/word/2010/wordprocessingGroup">
                    <wpg:wgp>
                      <wpg:cNvGrpSpPr/>
                      <wpg:grpSpPr>
                        <a:xfrm>
                          <a:off x="0" y="0"/>
                          <a:ext cx="4404581" cy="2655735"/>
                          <a:chOff x="0" y="0"/>
                          <a:chExt cx="5191760" cy="3378835"/>
                        </a:xfrm>
                      </wpg:grpSpPr>
                      <pic:pic xmlns:pic="http://schemas.openxmlformats.org/drawingml/2006/picture">
                        <pic:nvPicPr>
                          <pic:cNvPr id="22" name="图片 2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1760" cy="3378835"/>
                          </a:xfrm>
                          <a:prstGeom prst="rect">
                            <a:avLst/>
                          </a:prstGeom>
                          <a:noFill/>
                          <a:ln>
                            <a:noFill/>
                          </a:ln>
                        </pic:spPr>
                      </pic:pic>
                      <wps:wsp>
                        <wps:cNvPr id="23" name="文本框 4"/>
                        <wps:cNvSpPr txBox="1"/>
                        <wps:spPr>
                          <a:xfrm>
                            <a:off x="2785349" y="2103605"/>
                            <a:ext cx="395417" cy="646331"/>
                          </a:xfrm>
                          <a:prstGeom prst="rect">
                            <a:avLst/>
                          </a:prstGeom>
                          <a:noFill/>
                        </wps:spPr>
                        <wps:txbx>
                          <w:txbxContent>
                            <w:p w14:paraId="566B9C63" w14:textId="77777777" w:rsidR="009D3DFA" w:rsidRDefault="009D3DFA" w:rsidP="009D3DFA">
                              <w:pPr>
                                <w:pStyle w:val="af0"/>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s:wsp>
                        <wps:cNvPr id="24" name="直接箭头连接符 24"/>
                        <wps:cNvCnPr/>
                        <wps:spPr>
                          <a:xfrm>
                            <a:off x="2208701" y="2243648"/>
                            <a:ext cx="2075935" cy="70021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flipV="1">
                            <a:off x="2208701" y="661983"/>
                            <a:ext cx="972065" cy="35422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文本框 11"/>
                        <wps:cNvSpPr txBox="1"/>
                        <wps:spPr>
                          <a:xfrm>
                            <a:off x="2497024" y="466207"/>
                            <a:ext cx="395417" cy="646331"/>
                          </a:xfrm>
                          <a:prstGeom prst="rect">
                            <a:avLst/>
                          </a:prstGeom>
                          <a:noFill/>
                        </wps:spPr>
                        <wps:txbx>
                          <w:txbxContent>
                            <w:p w14:paraId="795B7487" w14:textId="77777777" w:rsidR="009D3DFA" w:rsidRDefault="009D3DFA" w:rsidP="009D3DFA">
                              <w:pPr>
                                <w:pStyle w:val="af0"/>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7D8598A" id="组合 12" o:spid="_x0000_s1026" style="position:absolute;margin-left:89.15pt;margin-top:.45pt;width:346.8pt;height:209.1pt;z-index:251659264;mso-position-horizontal-relative:margin;mso-width-relative:margin;mso-height-relative:margin" coordsize="51917,33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s1027" type="#_x0000_t75" style="position:absolute;width:51917;height:33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b8SvBAAAA2wAAAA8AAABkcnMvZG93bnJldi54bWxEj81qwzAQhO+FvIPYQi6lkW1KSdwoIRRC&#10;eqzjPMBirX+otRKSajtvXxUKPQ4z8w2zPy5mFBP5MFhWkG8yEMSN1QN3Cm71+XkLIkRkjaNlUnCn&#10;AMfD6mGPpbYzVzRdYycShEOJCvoYXSllaHoyGDbWESevtd5gTNJ3UnucE9yMssiyV2lw4LTQo6P3&#10;npqv67dRMOHsW+eyKfd4Gcznk36pq51S68fl9AYi0hL/w3/tD62gKOD3S/oB8vA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Eb8SvBAAAA2wAAAA8AAAAAAAAAAAAAAAAAnwIA&#10;AGRycy9kb3ducmV2LnhtbFBLBQYAAAAABAAEAPcAAACNAwAAAAA=&#10;">
                  <v:imagedata r:id="rId11" o:title=""/>
                </v:shape>
                <v:shapetype id="_x0000_t202" coordsize="21600,21600" o:spt="202" path="m,l,21600r21600,l21600,xe">
                  <v:stroke joinstyle="miter"/>
                  <v:path gradientshapeok="t" o:connecttype="rect"/>
                </v:shapetype>
                <v:shape id="文本框 4" o:spid="_x0000_s1028" type="#_x0000_t202" style="position:absolute;left:27853;top:21036;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566B9C63" w14:textId="77777777" w:rsidR="009D3DFA" w:rsidRDefault="009D3DFA" w:rsidP="009D3DFA">
                        <w:pPr>
                          <w:pStyle w:val="af0"/>
                          <w:spacing w:before="0" w:beforeAutospacing="0" w:after="0" w:afterAutospacing="0"/>
                        </w:pPr>
                        <w:r>
                          <w:rPr>
                            <w:rFonts w:asciiTheme="minorHAnsi" w:eastAsiaTheme="minorEastAsia" w:hAnsi="Calibri" w:cstheme="minorBidi"/>
                            <w:b/>
                            <w:bCs/>
                            <w:color w:val="FF0000"/>
                            <w:kern w:val="24"/>
                            <w:sz w:val="72"/>
                            <w:szCs w:val="72"/>
                          </w:rPr>
                          <w:t>X</w:t>
                        </w:r>
                      </w:p>
                    </w:txbxContent>
                  </v:textbox>
                </v:shape>
                <v:shapetype id="_x0000_t32" coordsize="21600,21600" o:spt="32" o:oned="t" path="m,l21600,21600e" filled="f">
                  <v:path arrowok="t" fillok="f" o:connecttype="none"/>
                  <o:lock v:ext="edit" shapetype="t"/>
                </v:shapetype>
                <v:shape id="直接箭头连接符 24" o:spid="_x0000_s1029" type="#_x0000_t32" style="position:absolute;left:22087;top:22436;width:20759;height:7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OcZsMAAADbAAAADwAAAGRycy9kb3ducmV2LnhtbESPQWsCMRSE74L/IbxCb5rVSrFbo2ih&#10;UG/btfT8unlNlm5elk3qrv56Iwgeh5n5hlltBteII3Wh9qxgNs1AEFde12wUfB3eJ0sQISJrbDyT&#10;ghMF2KzHoxXm2vf8SccyGpEgHHJUYGNscylDZclhmPqWOHm/vnMYk+yM1B32Ce4aOc+yZ+mw5rRg&#10;saU3S9Vf+e8UYHMu6NsU8mX3NNuezU+xL22v1OPDsH0FEWmI9/Ct/aEVzBdw/ZJ+gFx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znGbDAAAA2wAAAA8AAAAAAAAAAAAA&#10;AAAAoQIAAGRycy9kb3ducmV2LnhtbFBLBQYAAAAABAAEAPkAAACRAwAAAAA=&#10;" strokecolor="red" strokeweight=".5pt">
                  <v:stroke endarrow="block" joinstyle="miter"/>
                </v:shape>
                <v:shape id="直接箭头连接符 25" o:spid="_x0000_s1030" type="#_x0000_t32" style="position:absolute;left:22087;top:6619;width:9720;height:3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lL8UAAADbAAAADwAAAGRycy9kb3ducmV2LnhtbESPT2sCMRTE7wW/Q3iCt5pVW7GrUUSx&#10;emrxTw/eHpvn7uLmZd1Ejd/eFAo9DjPzG2YyC6YSN2pcaVlBr5uAIM6sLjlXcNivXkcgnEfWWFkm&#10;BQ9yMJu2XiaYanvnLd12PhcRwi5FBYX3dSqlywoy6Lq2Jo7eyTYGfZRNLnWD9wg3lewnyVAaLDku&#10;FFjToqDsvLsaBT+XZfjky/rr47jav317mw+yMFeq0w7zMQhPwf+H/9obraD/Dr9f4g+Q0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lL8UAAADbAAAADwAAAAAAAAAA&#10;AAAAAAChAgAAZHJzL2Rvd25yZXYueG1sUEsFBgAAAAAEAAQA+QAAAJMDAAAAAA==&#10;" strokecolor="red" strokeweight=".5pt">
                  <v:stroke endarrow="block" joinstyle="miter"/>
                </v:shape>
                <v:shape id="文本框 11" o:spid="_x0000_s1031" type="#_x0000_t202" style="position:absolute;left:24970;top:4662;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795B7487" w14:textId="77777777" w:rsidR="009D3DFA" w:rsidRDefault="009D3DFA" w:rsidP="009D3DFA">
                        <w:pPr>
                          <w:pStyle w:val="af0"/>
                          <w:spacing w:before="0" w:beforeAutospacing="0" w:after="0" w:afterAutospacing="0"/>
                        </w:pPr>
                        <w:r>
                          <w:rPr>
                            <w:rFonts w:asciiTheme="minorHAnsi" w:eastAsiaTheme="minorEastAsia" w:hAnsi="Calibri" w:cstheme="minorBidi"/>
                            <w:b/>
                            <w:bCs/>
                            <w:color w:val="FF0000"/>
                            <w:kern w:val="24"/>
                            <w:sz w:val="72"/>
                            <w:szCs w:val="72"/>
                          </w:rPr>
                          <w:t>X</w:t>
                        </w:r>
                      </w:p>
                    </w:txbxContent>
                  </v:textbox>
                </v:shape>
                <w10:wrap anchorx="margin"/>
              </v:group>
            </w:pict>
          </mc:Fallback>
        </mc:AlternateContent>
      </w:r>
    </w:p>
    <w:p w14:paraId="5182FF40" w14:textId="7CD81D6E" w:rsidR="00266C14" w:rsidRDefault="00266C14" w:rsidP="00F2488B">
      <w:pPr>
        <w:jc w:val="center"/>
        <w:rPr>
          <w:rFonts w:eastAsiaTheme="minorEastAsia"/>
          <w:lang w:eastAsia="zh-CN"/>
        </w:rPr>
      </w:pPr>
    </w:p>
    <w:p w14:paraId="29870E79" w14:textId="7700FD1B" w:rsidR="00266C14" w:rsidRDefault="00266C14" w:rsidP="00F2488B">
      <w:pPr>
        <w:jc w:val="center"/>
        <w:rPr>
          <w:rFonts w:eastAsiaTheme="minorEastAsia"/>
          <w:lang w:eastAsia="zh-CN"/>
        </w:rPr>
      </w:pPr>
    </w:p>
    <w:p w14:paraId="6B38F61C" w14:textId="77777777" w:rsidR="009D3DFA" w:rsidRDefault="009D3DFA" w:rsidP="00F2488B">
      <w:pPr>
        <w:jc w:val="center"/>
        <w:rPr>
          <w:rFonts w:eastAsiaTheme="minorEastAsia"/>
          <w:lang w:eastAsia="zh-CN"/>
        </w:rPr>
      </w:pPr>
    </w:p>
    <w:p w14:paraId="76566F82" w14:textId="77777777" w:rsidR="009D3DFA" w:rsidRDefault="009D3DFA" w:rsidP="00F2488B">
      <w:pPr>
        <w:jc w:val="center"/>
        <w:rPr>
          <w:rFonts w:eastAsiaTheme="minorEastAsia"/>
          <w:lang w:eastAsia="zh-CN"/>
        </w:rPr>
      </w:pPr>
    </w:p>
    <w:p w14:paraId="6D00C92E" w14:textId="77777777" w:rsidR="009D3DFA" w:rsidRDefault="009D3DFA" w:rsidP="00F2488B">
      <w:pPr>
        <w:jc w:val="center"/>
        <w:rPr>
          <w:rFonts w:eastAsiaTheme="minorEastAsia"/>
          <w:lang w:eastAsia="zh-CN"/>
        </w:rPr>
      </w:pPr>
    </w:p>
    <w:p w14:paraId="5232ECC2" w14:textId="77777777" w:rsidR="009D3DFA" w:rsidRDefault="009D3DFA" w:rsidP="00F2488B">
      <w:pPr>
        <w:jc w:val="center"/>
        <w:rPr>
          <w:rFonts w:eastAsiaTheme="minorEastAsia"/>
          <w:lang w:eastAsia="zh-CN"/>
        </w:rPr>
      </w:pPr>
    </w:p>
    <w:p w14:paraId="06B1C2D8" w14:textId="77777777" w:rsidR="009D3DFA" w:rsidRDefault="009D3DFA" w:rsidP="00F2488B">
      <w:pPr>
        <w:jc w:val="center"/>
        <w:rPr>
          <w:rFonts w:eastAsiaTheme="minorEastAsia"/>
          <w:lang w:eastAsia="zh-CN"/>
        </w:rPr>
      </w:pPr>
    </w:p>
    <w:p w14:paraId="6C8C8F50" w14:textId="77777777" w:rsidR="009D3DFA" w:rsidRDefault="009D3DFA" w:rsidP="00F2488B">
      <w:pPr>
        <w:jc w:val="center"/>
        <w:rPr>
          <w:rFonts w:eastAsiaTheme="minorEastAsia"/>
          <w:lang w:eastAsia="zh-CN"/>
        </w:rPr>
      </w:pPr>
    </w:p>
    <w:p w14:paraId="6762EEC4" w14:textId="77777777" w:rsidR="009D3DFA" w:rsidRDefault="009D3DFA" w:rsidP="00F2488B">
      <w:pPr>
        <w:jc w:val="center"/>
        <w:rPr>
          <w:rFonts w:eastAsiaTheme="minorEastAsia" w:hint="eastAsia"/>
          <w:lang w:eastAsia="zh-CN"/>
        </w:rPr>
      </w:pPr>
    </w:p>
    <w:p w14:paraId="3D42F1BA" w14:textId="1C4BE112" w:rsidR="00266C14" w:rsidRDefault="00266C14" w:rsidP="00F2488B">
      <w:pPr>
        <w:jc w:val="center"/>
        <w:rPr>
          <w:rFonts w:eastAsiaTheme="minorEastAsia"/>
          <w:lang w:eastAsia="zh-CN"/>
        </w:rPr>
      </w:pPr>
    </w:p>
    <w:p w14:paraId="27A442AC" w14:textId="3A0B3D6E" w:rsidR="002C3547" w:rsidRPr="009D3DFA" w:rsidRDefault="00F007E2" w:rsidP="00F2488B">
      <w:pPr>
        <w:jc w:val="center"/>
        <w:rPr>
          <w:rFonts w:eastAsiaTheme="minorEastAsia"/>
          <w:b/>
          <w:lang w:eastAsia="zh-CN"/>
        </w:rPr>
      </w:pPr>
      <w:r w:rsidRPr="009D3DFA">
        <w:rPr>
          <w:rFonts w:eastAsiaTheme="minorEastAsia"/>
          <w:b/>
          <w:lang w:eastAsia="zh-CN"/>
        </w:rPr>
        <w:t>Figure 2</w:t>
      </w:r>
      <w:r w:rsidR="0052430D">
        <w:rPr>
          <w:rFonts w:eastAsiaTheme="minorEastAsia"/>
          <w:b/>
          <w:lang w:eastAsia="zh-CN"/>
        </w:rPr>
        <w:t>-1:</w:t>
      </w:r>
      <w:r w:rsidRPr="009D3DFA">
        <w:rPr>
          <w:rFonts w:eastAsiaTheme="minorEastAsia"/>
          <w:b/>
          <w:lang w:eastAsia="zh-CN"/>
        </w:rPr>
        <w:t xml:space="preserve"> S</w:t>
      </w:r>
      <w:r w:rsidR="002C3547" w:rsidRPr="009D3DFA">
        <w:rPr>
          <w:rFonts w:eastAsiaTheme="minorEastAsia"/>
          <w:b/>
          <w:lang w:eastAsia="zh-CN"/>
        </w:rPr>
        <w:t>ide lobe interference</w:t>
      </w:r>
    </w:p>
    <w:p w14:paraId="2D04AE6C" w14:textId="223893C9" w:rsidR="002C3547" w:rsidRPr="00523F49" w:rsidRDefault="002C3547" w:rsidP="002C3547">
      <w:pPr>
        <w:pStyle w:val="5"/>
        <w:rPr>
          <w:lang w:val="en-US" w:eastAsia="zh-CN"/>
        </w:rPr>
      </w:pPr>
      <w:r>
        <w:rPr>
          <w:lang w:val="en-US" w:eastAsia="zh-CN"/>
        </w:rPr>
        <w:t xml:space="preserve">2.2.1 </w:t>
      </w:r>
      <w:r w:rsidR="0060079A" w:rsidRPr="0060079A">
        <w:rPr>
          <w:lang w:eastAsia="zh-CN"/>
        </w:rPr>
        <w:t>Amplitude weighting</w:t>
      </w:r>
      <w:r w:rsidR="003F1F01">
        <w:rPr>
          <w:lang w:eastAsia="zh-CN"/>
        </w:rPr>
        <w:t>/tapering</w:t>
      </w:r>
    </w:p>
    <w:p w14:paraId="5914C838" w14:textId="58EBDF07" w:rsidR="0060079A" w:rsidRDefault="000A72B9" w:rsidP="00523F49">
      <w:pPr>
        <w:pStyle w:val="3GPP"/>
        <w:rPr>
          <w:rFonts w:eastAsiaTheme="minorEastAsia"/>
          <w:lang w:eastAsia="zh-CN"/>
        </w:rPr>
      </w:pPr>
      <w:r>
        <w:rPr>
          <w:rFonts w:eastAsiaTheme="minorEastAsia" w:hint="eastAsia"/>
          <w:lang w:eastAsia="zh-CN"/>
        </w:rPr>
        <w:t>A</w:t>
      </w:r>
      <w:r>
        <w:rPr>
          <w:rFonts w:eastAsiaTheme="minorEastAsia"/>
          <w:lang w:eastAsia="zh-CN"/>
        </w:rPr>
        <w:t xml:space="preserve">AS offer a wide range of opportunities on optimizing the directivity patterns through amplitude and phase control. </w:t>
      </w:r>
      <w:r w:rsidR="002E733E">
        <w:rPr>
          <w:rFonts w:eastAsiaTheme="minorEastAsia"/>
          <w:lang w:eastAsia="zh-CN"/>
        </w:rPr>
        <w:t>High directivity antenna array also have s</w:t>
      </w:r>
      <w:r>
        <w:rPr>
          <w:rFonts w:eastAsiaTheme="minorEastAsia"/>
          <w:lang w:eastAsia="zh-CN"/>
        </w:rPr>
        <w:t>ide lobe</w:t>
      </w:r>
      <w:r w:rsidR="002E733E">
        <w:rPr>
          <w:rFonts w:eastAsiaTheme="minorEastAsia"/>
          <w:lang w:eastAsia="zh-CN"/>
        </w:rPr>
        <w:t>s which are often undesirable</w:t>
      </w:r>
      <w:r w:rsidR="00233AB9">
        <w:rPr>
          <w:rFonts w:eastAsiaTheme="minorEastAsia"/>
          <w:lang w:eastAsia="zh-CN"/>
        </w:rPr>
        <w:t xml:space="preserve"> since they may cause intra-cell or inter-cell interference. Side</w:t>
      </w:r>
      <w:r w:rsidR="006365B5">
        <w:rPr>
          <w:rFonts w:eastAsiaTheme="minorEastAsia"/>
          <w:lang w:eastAsia="zh-CN"/>
        </w:rPr>
        <w:t xml:space="preserve"> lobe levels can be reduced via tailoring the amplitude across the antenna array which is often referred as </w:t>
      </w:r>
      <w:bookmarkStart w:id="9" w:name="OLE_LINK57"/>
      <w:bookmarkStart w:id="10" w:name="OLE_LINK58"/>
      <w:r w:rsidR="006365B5">
        <w:rPr>
          <w:rFonts w:eastAsiaTheme="minorEastAsia"/>
          <w:lang w:val="en-GB" w:eastAsia="zh-CN"/>
        </w:rPr>
        <w:t>a</w:t>
      </w:r>
      <w:r w:rsidR="006365B5" w:rsidRPr="0060079A">
        <w:rPr>
          <w:rFonts w:eastAsiaTheme="minorEastAsia"/>
          <w:lang w:val="en-GB" w:eastAsia="zh-CN"/>
        </w:rPr>
        <w:t>mplitude weighting</w:t>
      </w:r>
      <w:bookmarkEnd w:id="9"/>
      <w:r w:rsidR="006365B5">
        <w:rPr>
          <w:rFonts w:eastAsiaTheme="minorEastAsia"/>
          <w:lang w:eastAsia="zh-CN"/>
        </w:rPr>
        <w:t xml:space="preserve"> </w:t>
      </w:r>
      <w:bookmarkEnd w:id="10"/>
      <w:r w:rsidR="006365B5">
        <w:rPr>
          <w:rFonts w:eastAsiaTheme="minorEastAsia"/>
          <w:lang w:eastAsia="zh-CN"/>
        </w:rPr>
        <w:t>technology</w:t>
      </w:r>
      <w:r w:rsidR="0052430D">
        <w:rPr>
          <w:rFonts w:eastAsiaTheme="minorEastAsia"/>
          <w:lang w:eastAsia="zh-CN"/>
        </w:rPr>
        <w:t xml:space="preserve">. </w:t>
      </w:r>
      <w:r w:rsidR="00DC7B57">
        <w:t xml:space="preserve">Whilst </w:t>
      </w:r>
      <w:r w:rsidR="0052430D">
        <w:rPr>
          <w:lang w:eastAsia="zh-CN"/>
        </w:rPr>
        <w:t>a</w:t>
      </w:r>
      <w:r w:rsidR="00DC7B57" w:rsidRPr="0060079A">
        <w:rPr>
          <w:lang w:eastAsia="zh-CN"/>
        </w:rPr>
        <w:t>mplitude weighting</w:t>
      </w:r>
      <w:r w:rsidR="00DC7B57">
        <w:rPr>
          <w:lang w:eastAsia="zh-CN"/>
        </w:rPr>
        <w:t>/tapering</w:t>
      </w:r>
      <w:r w:rsidR="00DC7B57">
        <w:t xml:space="preserve"> reduces the side lobes it also makes the main lobe wider and hence reduces gain. It needs tradeoff between antenna gain and side lobe suppression. </w:t>
      </w:r>
      <w:r w:rsidR="0052430D">
        <w:rPr>
          <w:rFonts w:eastAsiaTheme="minorEastAsia"/>
          <w:lang w:val="en-GB" w:eastAsia="zh-CN"/>
        </w:rPr>
        <w:t>For example:</w:t>
      </w:r>
    </w:p>
    <w:p w14:paraId="2AA19779" w14:textId="2C9FDCBB" w:rsidR="006365B5" w:rsidRDefault="00C365E4" w:rsidP="00523F49">
      <w:pPr>
        <w:pStyle w:val="3GPP"/>
        <w:rPr>
          <w:rFonts w:eastAsiaTheme="minorEastAsia"/>
          <w:lang w:eastAsia="zh-CN"/>
        </w:rPr>
      </w:pPr>
      <w:r w:rsidRPr="00C365E4">
        <w:rPr>
          <w:rFonts w:eastAsiaTheme="minorEastAsia"/>
          <w:noProof/>
          <w:lang w:val="en-US" w:eastAsia="zh-CN"/>
        </w:rPr>
        <w:lastRenderedPageBreak/>
        <w:drawing>
          <wp:inline distT="0" distB="0" distL="0" distR="0" wp14:anchorId="6429FC11" wp14:editId="6B75601F">
            <wp:extent cx="2774913" cy="208035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9716" cy="2113945"/>
                    </a:xfrm>
                    <a:prstGeom prst="rect">
                      <a:avLst/>
                    </a:prstGeom>
                    <a:noFill/>
                    <a:ln>
                      <a:noFill/>
                    </a:ln>
                  </pic:spPr>
                </pic:pic>
              </a:graphicData>
            </a:graphic>
          </wp:inline>
        </w:drawing>
      </w:r>
      <w:r w:rsidRPr="00C365E4">
        <w:rPr>
          <w:rFonts w:eastAsiaTheme="minorEastAsia"/>
          <w:noProof/>
          <w:lang w:val="en-US" w:eastAsia="zh-CN"/>
        </w:rPr>
        <w:drawing>
          <wp:inline distT="0" distB="0" distL="0" distR="0" wp14:anchorId="7B9336D3" wp14:editId="2B8E3B0A">
            <wp:extent cx="2733603" cy="2049387"/>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67" cy="2077999"/>
                    </a:xfrm>
                    <a:prstGeom prst="rect">
                      <a:avLst/>
                    </a:prstGeom>
                    <a:noFill/>
                    <a:ln>
                      <a:noFill/>
                    </a:ln>
                  </pic:spPr>
                </pic:pic>
              </a:graphicData>
            </a:graphic>
          </wp:inline>
        </w:drawing>
      </w:r>
    </w:p>
    <w:p w14:paraId="66AA0E3A" w14:textId="5ECB79FE" w:rsidR="00C069C0" w:rsidRPr="00C069C0" w:rsidRDefault="00C069C0" w:rsidP="00C069C0">
      <w:pPr>
        <w:pStyle w:val="3GPP"/>
        <w:ind w:firstLineChars="600" w:firstLine="1200"/>
        <w:rPr>
          <w:rFonts w:eastAsiaTheme="minorEastAsia"/>
          <w:lang w:val="en-US"/>
        </w:rPr>
      </w:pPr>
      <w:r>
        <w:rPr>
          <w:rFonts w:eastAsiaTheme="minorEastAsia"/>
          <w:lang w:val="en-US" w:eastAsia="zh-CN"/>
        </w:rPr>
        <w:t xml:space="preserve">         </w:t>
      </w:r>
      <w:r w:rsidRPr="00C069C0">
        <w:rPr>
          <w:rFonts w:eastAsiaTheme="minorEastAsia"/>
        </w:rPr>
        <w:t>Kaiser (a=3)</w:t>
      </w:r>
      <w:r>
        <w:rPr>
          <w:rFonts w:eastAsiaTheme="minorEastAsia"/>
        </w:rPr>
        <w:t xml:space="preserve">          </w:t>
      </w:r>
      <w:r w:rsidR="00C365E4">
        <w:rPr>
          <w:rFonts w:eastAsiaTheme="minorEastAsia"/>
        </w:rPr>
        <w:t xml:space="preserve">                             </w:t>
      </w:r>
      <w:r>
        <w:rPr>
          <w:rFonts w:eastAsiaTheme="minorEastAsia"/>
        </w:rPr>
        <w:t xml:space="preserve">                              </w:t>
      </w:r>
      <w:r w:rsidRPr="00C069C0">
        <w:rPr>
          <w:rFonts w:eastAsiaTheme="minorEastAsia"/>
          <w:lang w:val="en-US"/>
        </w:rPr>
        <w:t>Chebwin (R=3</w:t>
      </w:r>
      <w:r w:rsidR="00C365E4">
        <w:rPr>
          <w:rFonts w:eastAsiaTheme="minorEastAsia"/>
          <w:lang w:val="en-US"/>
        </w:rPr>
        <w:t>5</w:t>
      </w:r>
      <w:r w:rsidRPr="00C069C0">
        <w:rPr>
          <w:rFonts w:eastAsiaTheme="minorEastAsia"/>
          <w:lang w:val="en-US"/>
        </w:rPr>
        <w:t>dB)</w:t>
      </w:r>
    </w:p>
    <w:p w14:paraId="5E2FB8E6" w14:textId="3E6DC176" w:rsidR="006365B5" w:rsidRPr="006365B5" w:rsidRDefault="0052430D" w:rsidP="00C069C0">
      <w:pPr>
        <w:pStyle w:val="3GPP"/>
        <w:ind w:firstLineChars="600" w:firstLine="1205"/>
        <w:rPr>
          <w:rFonts w:eastAsiaTheme="minorEastAsia"/>
          <w:lang w:val="en-US" w:eastAsia="zh-CN"/>
        </w:rPr>
      </w:pPr>
      <w:r w:rsidRPr="009D3DFA">
        <w:rPr>
          <w:rFonts w:eastAsiaTheme="minorEastAsia"/>
          <w:b/>
          <w:lang w:eastAsia="zh-CN"/>
        </w:rPr>
        <w:t>Figure 2</w:t>
      </w:r>
      <w:r>
        <w:rPr>
          <w:rFonts w:eastAsiaTheme="minorEastAsia"/>
          <w:b/>
          <w:lang w:eastAsia="zh-CN"/>
        </w:rPr>
        <w:t>-2</w:t>
      </w:r>
      <w:r>
        <w:rPr>
          <w:rFonts w:eastAsiaTheme="minorEastAsia"/>
          <w:b/>
          <w:lang w:eastAsia="zh-CN"/>
        </w:rPr>
        <w:t>:</w:t>
      </w:r>
      <w:r>
        <w:rPr>
          <w:rFonts w:eastAsiaTheme="minorEastAsia"/>
          <w:b/>
          <w:lang w:eastAsia="zh-CN"/>
        </w:rPr>
        <w:t xml:space="preserve"> Examples for a</w:t>
      </w:r>
      <w:r w:rsidRPr="0052430D">
        <w:rPr>
          <w:rFonts w:eastAsiaTheme="minorEastAsia"/>
          <w:b/>
          <w:lang w:eastAsia="zh-CN"/>
        </w:rPr>
        <w:t>mplitude weighting/tapering</w:t>
      </w:r>
    </w:p>
    <w:p w14:paraId="0B53DDDE" w14:textId="434A73F9" w:rsidR="006365B5" w:rsidRDefault="00185B04" w:rsidP="00DC7B57">
      <w:pPr>
        <w:pStyle w:val="5"/>
        <w:rPr>
          <w:lang w:eastAsia="zh-CN"/>
        </w:rPr>
      </w:pPr>
      <w:r>
        <w:rPr>
          <w:lang w:eastAsia="zh-CN"/>
        </w:rPr>
        <w:t>2.2.2</w:t>
      </w:r>
      <w:r>
        <w:rPr>
          <w:lang w:eastAsia="zh-CN"/>
        </w:rPr>
        <w:tab/>
      </w:r>
      <w:r w:rsidR="002D0120">
        <w:rPr>
          <w:lang w:eastAsia="zh-CN"/>
        </w:rPr>
        <w:t xml:space="preserve">Asymmetric </w:t>
      </w:r>
      <w:r>
        <w:rPr>
          <w:rFonts w:hint="eastAsia"/>
          <w:lang w:eastAsia="zh-CN"/>
        </w:rPr>
        <w:t>S</w:t>
      </w:r>
      <w:r>
        <w:rPr>
          <w:lang w:eastAsia="zh-CN"/>
        </w:rPr>
        <w:t>ide lobe shaping</w:t>
      </w:r>
    </w:p>
    <w:p w14:paraId="28F8561B" w14:textId="64193382" w:rsidR="00185B04" w:rsidRDefault="00185B04" w:rsidP="00523F49">
      <w:pPr>
        <w:pStyle w:val="3GPP"/>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addition to beam tapering it is possible to manipulate the </w:t>
      </w:r>
      <w:r w:rsidR="007873E2">
        <w:rPr>
          <w:rFonts w:eastAsiaTheme="minorEastAsia"/>
          <w:lang w:val="en-GB" w:eastAsia="zh-CN"/>
        </w:rPr>
        <w:t xml:space="preserve">amplitude and the phase of the window (for example using modified Taylor series) to modify the </w:t>
      </w:r>
      <w:r w:rsidR="002D0120">
        <w:rPr>
          <w:rFonts w:eastAsiaTheme="minorEastAsia"/>
          <w:lang w:val="en-GB" w:eastAsia="zh-CN"/>
        </w:rPr>
        <w:t>side lobe</w:t>
      </w:r>
      <w:r w:rsidR="007873E2">
        <w:rPr>
          <w:rFonts w:eastAsiaTheme="minorEastAsia"/>
          <w:lang w:val="en-GB" w:eastAsia="zh-CN"/>
        </w:rPr>
        <w:t xml:space="preserve"> levels asymmetrically. This tech</w:t>
      </w:r>
      <w:r w:rsidR="002D0120">
        <w:rPr>
          <w:rFonts w:eastAsiaTheme="minorEastAsia"/>
          <w:lang w:val="en-GB" w:eastAsia="zh-CN"/>
        </w:rPr>
        <w:t>nique is widely used with passiv</w:t>
      </w:r>
      <w:r w:rsidR="007873E2">
        <w:rPr>
          <w:rFonts w:eastAsiaTheme="minorEastAsia"/>
          <w:lang w:val="en-GB" w:eastAsia="zh-CN"/>
        </w:rPr>
        <w:t>e BS arrays to make the ground side lobes larger to fill in the angles between the main beam and the antenna. The same technique can be used to minimise radiation in specified unwanted directions.</w:t>
      </w:r>
      <w:r w:rsidR="002D0120">
        <w:rPr>
          <w:rFonts w:eastAsiaTheme="minorEastAsia"/>
          <w:lang w:val="en-GB" w:eastAsia="zh-CN"/>
        </w:rPr>
        <w:t xml:space="preserve"> For example:</w:t>
      </w:r>
    </w:p>
    <w:p w14:paraId="0C8135C8" w14:textId="0DF2ABB8" w:rsidR="00E20ED7" w:rsidRDefault="00A248A2" w:rsidP="00E20ED7">
      <w:pPr>
        <w:pStyle w:val="3GPP"/>
        <w:jc w:val="center"/>
        <w:rPr>
          <w:rFonts w:eastAsiaTheme="minorEastAsia"/>
          <w:lang w:val="en-GB" w:eastAsia="zh-CN"/>
        </w:rPr>
      </w:pPr>
      <w:r w:rsidRPr="00A248A2">
        <w:rPr>
          <w:rFonts w:eastAsiaTheme="minorEastAsia"/>
          <w:noProof/>
          <w:lang w:val="en-US" w:eastAsia="zh-CN"/>
        </w:rPr>
        <w:drawing>
          <wp:inline distT="0" distB="0" distL="0" distR="0" wp14:anchorId="57E98BC7" wp14:editId="31B26432">
            <wp:extent cx="2772000" cy="2077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612C4054" w14:textId="05D8E273" w:rsidR="00E20ED7" w:rsidRDefault="0052430D" w:rsidP="00E20ED7">
      <w:pPr>
        <w:pStyle w:val="3GPP"/>
        <w:jc w:val="center"/>
        <w:rPr>
          <w:rFonts w:eastAsiaTheme="minorEastAsia"/>
          <w:lang w:val="en-GB" w:eastAsia="zh-CN"/>
        </w:rPr>
      </w:pPr>
      <w:r w:rsidRPr="009D3DFA">
        <w:rPr>
          <w:rFonts w:eastAsiaTheme="minorEastAsia"/>
          <w:b/>
          <w:lang w:eastAsia="zh-CN"/>
        </w:rPr>
        <w:t>Figure 2</w:t>
      </w:r>
      <w:r>
        <w:rPr>
          <w:rFonts w:eastAsiaTheme="minorEastAsia"/>
          <w:b/>
          <w:lang w:eastAsia="zh-CN"/>
        </w:rPr>
        <w:t>-</w:t>
      </w:r>
      <w:r>
        <w:rPr>
          <w:rFonts w:eastAsiaTheme="minorEastAsia"/>
          <w:b/>
          <w:lang w:eastAsia="zh-CN"/>
        </w:rPr>
        <w:t>3: Example for m</w:t>
      </w:r>
      <w:r w:rsidR="00E20ED7" w:rsidRPr="0052430D">
        <w:rPr>
          <w:rFonts w:eastAsiaTheme="minorEastAsia" w:hint="eastAsia"/>
          <w:b/>
          <w:lang w:eastAsia="zh-CN"/>
        </w:rPr>
        <w:t>odified</w:t>
      </w:r>
      <w:r w:rsidR="00E20ED7" w:rsidRPr="0052430D">
        <w:rPr>
          <w:rFonts w:eastAsiaTheme="minorEastAsia"/>
          <w:b/>
          <w:lang w:eastAsia="zh-CN"/>
        </w:rPr>
        <w:t xml:space="preserve"> Taylor window</w:t>
      </w:r>
    </w:p>
    <w:p w14:paraId="60263DCA" w14:textId="77777777" w:rsidR="007873E2" w:rsidRPr="00DC7B57" w:rsidRDefault="007873E2" w:rsidP="00523F49">
      <w:pPr>
        <w:pStyle w:val="3GPP"/>
        <w:rPr>
          <w:rFonts w:eastAsiaTheme="minorEastAsia"/>
          <w:lang w:val="en-GB" w:eastAsia="zh-CN"/>
        </w:rPr>
      </w:pPr>
    </w:p>
    <w:p w14:paraId="4AF0BAB5" w14:textId="35B6549F" w:rsidR="00F658EE" w:rsidRDefault="007D783A" w:rsidP="004D0DD3">
      <w:pPr>
        <w:pStyle w:val="10"/>
        <w:tabs>
          <w:tab w:val="num" w:pos="432"/>
        </w:tabs>
        <w:ind w:left="0" w:firstLine="0"/>
        <w:rPr>
          <w:color w:val="000000" w:themeColor="text1"/>
          <w:sz w:val="28"/>
          <w:szCs w:val="28"/>
        </w:rPr>
      </w:pPr>
      <w:r w:rsidRPr="004D6A17">
        <w:rPr>
          <w:color w:val="000000" w:themeColor="text1"/>
          <w:sz w:val="28"/>
          <w:szCs w:val="28"/>
        </w:rPr>
        <w:t>3</w:t>
      </w:r>
      <w:r w:rsidR="00F53E53" w:rsidRPr="004D6A17">
        <w:rPr>
          <w:color w:val="000000" w:themeColor="text1"/>
          <w:sz w:val="28"/>
          <w:szCs w:val="28"/>
        </w:rPr>
        <w:tab/>
      </w:r>
      <w:r w:rsidR="00F658EE" w:rsidRPr="004D6A17">
        <w:rPr>
          <w:color w:val="000000" w:themeColor="text1"/>
          <w:sz w:val="28"/>
          <w:szCs w:val="28"/>
        </w:rPr>
        <w:t>Conclusions</w:t>
      </w:r>
    </w:p>
    <w:bookmarkEnd w:id="2"/>
    <w:bookmarkEnd w:id="3"/>
    <w:bookmarkEnd w:id="4"/>
    <w:bookmarkEnd w:id="5"/>
    <w:p w14:paraId="2BE970EE" w14:textId="2847933F" w:rsidR="005514FA" w:rsidRDefault="001674FB">
      <w:pPr>
        <w:rPr>
          <w:lang w:eastAsia="zh-CN"/>
        </w:rPr>
      </w:pPr>
      <w:r>
        <w:rPr>
          <w:lang w:eastAsia="zh-CN"/>
        </w:rPr>
        <w:t xml:space="preserve">In summary, </w:t>
      </w:r>
      <w:r w:rsidRPr="001674FB">
        <w:rPr>
          <w:lang w:eastAsia="zh-CN"/>
        </w:rPr>
        <w:t>some interference mitigation techniques could be utilized for the co-existence deployment</w:t>
      </w:r>
      <w:r w:rsidR="00A93CFE">
        <w:rPr>
          <w:lang w:eastAsia="zh-CN"/>
        </w:rPr>
        <w:t>s</w:t>
      </w:r>
      <w:r w:rsidRPr="001674FB">
        <w:rPr>
          <w:lang w:eastAsia="zh-CN"/>
        </w:rPr>
        <w:t xml:space="preserve">, e.g. optimized antenna array design and/or nulling techniques to suppress the </w:t>
      </w:r>
      <w:r w:rsidR="00C069C0" w:rsidRPr="001674FB">
        <w:rPr>
          <w:lang w:eastAsia="zh-CN"/>
        </w:rPr>
        <w:t>side lobe</w:t>
      </w:r>
      <w:r w:rsidRPr="001674FB">
        <w:rPr>
          <w:lang w:eastAsia="zh-CN"/>
        </w:rPr>
        <w:t xml:space="preserve">, which are </w:t>
      </w:r>
      <w:r w:rsidR="00C069C0">
        <w:rPr>
          <w:lang w:eastAsia="zh-CN"/>
        </w:rPr>
        <w:t xml:space="preserve">well understood and </w:t>
      </w:r>
      <w:r w:rsidRPr="001674FB">
        <w:rPr>
          <w:lang w:eastAsia="zh-CN"/>
        </w:rPr>
        <w:t>feasible from implementation perspective.</w:t>
      </w:r>
    </w:p>
    <w:p w14:paraId="6BD805ED" w14:textId="53DBD559" w:rsidR="0052430D" w:rsidRPr="0052430D" w:rsidRDefault="0052430D">
      <w:pPr>
        <w:rPr>
          <w:b/>
          <w:lang w:eastAsia="zh-CN"/>
        </w:rPr>
      </w:pPr>
      <w:r w:rsidRPr="0052430D">
        <w:rPr>
          <w:b/>
          <w:lang w:eastAsia="zh-CN"/>
        </w:rPr>
        <w:t>Proposal:</w:t>
      </w:r>
      <w:r>
        <w:rPr>
          <w:b/>
          <w:lang w:eastAsia="zh-CN"/>
        </w:rPr>
        <w:t xml:space="preserve"> It is proposed to capture the above conclusion in the reply LS to </w:t>
      </w:r>
      <w:r w:rsidR="00942008">
        <w:rPr>
          <w:b/>
          <w:lang w:eastAsia="zh-CN"/>
        </w:rPr>
        <w:t>ITU-R WP5D.</w:t>
      </w:r>
    </w:p>
    <w:p w14:paraId="3452A62A" w14:textId="68B0888D" w:rsidR="00BD377E" w:rsidRDefault="00BD377E" w:rsidP="00BD377E">
      <w:pPr>
        <w:pStyle w:val="10"/>
        <w:tabs>
          <w:tab w:val="num" w:pos="432"/>
        </w:tabs>
        <w:ind w:left="0" w:firstLine="0"/>
        <w:rPr>
          <w:color w:val="000000" w:themeColor="text1"/>
          <w:sz w:val="28"/>
          <w:szCs w:val="28"/>
        </w:rPr>
      </w:pPr>
      <w:r>
        <w:rPr>
          <w:color w:val="000000" w:themeColor="text1"/>
          <w:sz w:val="28"/>
          <w:szCs w:val="28"/>
        </w:rPr>
        <w:t>Reference</w:t>
      </w:r>
      <w:r w:rsidRPr="004D6A17">
        <w:rPr>
          <w:color w:val="000000" w:themeColor="text1"/>
          <w:sz w:val="28"/>
          <w:szCs w:val="28"/>
        </w:rPr>
        <w:t>s</w:t>
      </w:r>
    </w:p>
    <w:p w14:paraId="18A71EBE" w14:textId="77777777" w:rsidR="00BD377E" w:rsidRDefault="00BD377E" w:rsidP="00BD377E">
      <w:r>
        <w:t>[1]</w:t>
      </w:r>
      <w:r>
        <w:tab/>
        <w:t>RP-200513</w:t>
      </w:r>
      <w:r>
        <w:tab/>
        <w:t>New SI proposal: Study on IMT parameters for 6.425-7.025GHz, 7.025-7.125GHz and 10.0-10.5GHz</w:t>
      </w:r>
      <w:r>
        <w:tab/>
        <w:t>Ericsson, Huawei, HiSilicon</w:t>
      </w:r>
    </w:p>
    <w:p w14:paraId="3C6DB8DD" w14:textId="57E72B62" w:rsidR="00390525" w:rsidRDefault="00390525" w:rsidP="00BD377E">
      <w:pPr>
        <w:rPr>
          <w:rFonts w:eastAsiaTheme="minorEastAsia"/>
        </w:rPr>
      </w:pPr>
      <w:r>
        <w:t>[2] TR 38.817</w:t>
      </w:r>
    </w:p>
    <w:p w14:paraId="73C29A57" w14:textId="77777777" w:rsidR="00BD377E" w:rsidRPr="00BD377E" w:rsidRDefault="00BD377E">
      <w:pPr>
        <w:rPr>
          <w:lang w:eastAsia="zh-CN"/>
        </w:rPr>
      </w:pPr>
    </w:p>
    <w:sectPr w:rsidR="00BD377E" w:rsidRPr="00BD377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DA5D0" w14:textId="77777777" w:rsidR="00CE03DA" w:rsidRDefault="00CE03DA">
      <w:r>
        <w:separator/>
      </w:r>
    </w:p>
  </w:endnote>
  <w:endnote w:type="continuationSeparator" w:id="0">
    <w:p w14:paraId="3B308D72" w14:textId="77777777" w:rsidR="00CE03DA" w:rsidRDefault="00CE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65448" w14:textId="77777777" w:rsidR="00CE03DA" w:rsidRDefault="00CE03DA">
      <w:r>
        <w:separator/>
      </w:r>
    </w:p>
  </w:footnote>
  <w:footnote w:type="continuationSeparator" w:id="0">
    <w:p w14:paraId="258659C3" w14:textId="77777777" w:rsidR="00CE03DA" w:rsidRDefault="00CE0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CC3BED"/>
    <w:multiLevelType w:val="hybridMultilevel"/>
    <w:tmpl w:val="46545394"/>
    <w:lvl w:ilvl="0" w:tplc="C9E283DA">
      <w:start w:val="1"/>
      <w:numFmt w:val="bullet"/>
      <w:lvlText w:val="•"/>
      <w:lvlJc w:val="left"/>
      <w:pPr>
        <w:tabs>
          <w:tab w:val="num" w:pos="720"/>
        </w:tabs>
        <w:ind w:left="720" w:hanging="360"/>
      </w:pPr>
      <w:rPr>
        <w:rFonts w:ascii="Arial" w:hAnsi="Arial" w:hint="default"/>
      </w:rPr>
    </w:lvl>
    <w:lvl w:ilvl="1" w:tplc="AECC63D6" w:tentative="1">
      <w:start w:val="1"/>
      <w:numFmt w:val="bullet"/>
      <w:lvlText w:val="•"/>
      <w:lvlJc w:val="left"/>
      <w:pPr>
        <w:tabs>
          <w:tab w:val="num" w:pos="1440"/>
        </w:tabs>
        <w:ind w:left="1440" w:hanging="360"/>
      </w:pPr>
      <w:rPr>
        <w:rFonts w:ascii="Arial" w:hAnsi="Arial" w:hint="default"/>
      </w:rPr>
    </w:lvl>
    <w:lvl w:ilvl="2" w:tplc="8488B58C" w:tentative="1">
      <w:start w:val="1"/>
      <w:numFmt w:val="bullet"/>
      <w:lvlText w:val="•"/>
      <w:lvlJc w:val="left"/>
      <w:pPr>
        <w:tabs>
          <w:tab w:val="num" w:pos="2160"/>
        </w:tabs>
        <w:ind w:left="2160" w:hanging="360"/>
      </w:pPr>
      <w:rPr>
        <w:rFonts w:ascii="Arial" w:hAnsi="Arial" w:hint="default"/>
      </w:rPr>
    </w:lvl>
    <w:lvl w:ilvl="3" w:tplc="719AB016" w:tentative="1">
      <w:start w:val="1"/>
      <w:numFmt w:val="bullet"/>
      <w:lvlText w:val="•"/>
      <w:lvlJc w:val="left"/>
      <w:pPr>
        <w:tabs>
          <w:tab w:val="num" w:pos="2880"/>
        </w:tabs>
        <w:ind w:left="2880" w:hanging="360"/>
      </w:pPr>
      <w:rPr>
        <w:rFonts w:ascii="Arial" w:hAnsi="Arial" w:hint="default"/>
      </w:rPr>
    </w:lvl>
    <w:lvl w:ilvl="4" w:tplc="B8ECE6A4" w:tentative="1">
      <w:start w:val="1"/>
      <w:numFmt w:val="bullet"/>
      <w:lvlText w:val="•"/>
      <w:lvlJc w:val="left"/>
      <w:pPr>
        <w:tabs>
          <w:tab w:val="num" w:pos="3600"/>
        </w:tabs>
        <w:ind w:left="3600" w:hanging="360"/>
      </w:pPr>
      <w:rPr>
        <w:rFonts w:ascii="Arial" w:hAnsi="Arial" w:hint="default"/>
      </w:rPr>
    </w:lvl>
    <w:lvl w:ilvl="5" w:tplc="BF603DEE" w:tentative="1">
      <w:start w:val="1"/>
      <w:numFmt w:val="bullet"/>
      <w:lvlText w:val="•"/>
      <w:lvlJc w:val="left"/>
      <w:pPr>
        <w:tabs>
          <w:tab w:val="num" w:pos="4320"/>
        </w:tabs>
        <w:ind w:left="4320" w:hanging="360"/>
      </w:pPr>
      <w:rPr>
        <w:rFonts w:ascii="Arial" w:hAnsi="Arial" w:hint="default"/>
      </w:rPr>
    </w:lvl>
    <w:lvl w:ilvl="6" w:tplc="5F6641CA" w:tentative="1">
      <w:start w:val="1"/>
      <w:numFmt w:val="bullet"/>
      <w:lvlText w:val="•"/>
      <w:lvlJc w:val="left"/>
      <w:pPr>
        <w:tabs>
          <w:tab w:val="num" w:pos="5040"/>
        </w:tabs>
        <w:ind w:left="5040" w:hanging="360"/>
      </w:pPr>
      <w:rPr>
        <w:rFonts w:ascii="Arial" w:hAnsi="Arial" w:hint="default"/>
      </w:rPr>
    </w:lvl>
    <w:lvl w:ilvl="7" w:tplc="2F2E5D68" w:tentative="1">
      <w:start w:val="1"/>
      <w:numFmt w:val="bullet"/>
      <w:lvlText w:val="•"/>
      <w:lvlJc w:val="left"/>
      <w:pPr>
        <w:tabs>
          <w:tab w:val="num" w:pos="5760"/>
        </w:tabs>
        <w:ind w:left="5760" w:hanging="360"/>
      </w:pPr>
      <w:rPr>
        <w:rFonts w:ascii="Arial" w:hAnsi="Arial" w:hint="default"/>
      </w:rPr>
    </w:lvl>
    <w:lvl w:ilvl="8" w:tplc="D9FA0B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02176"/>
    <w:multiLevelType w:val="hybridMultilevel"/>
    <w:tmpl w:val="B1626D28"/>
    <w:lvl w:ilvl="0" w:tplc="F5742E74">
      <w:start w:val="1"/>
      <w:numFmt w:val="bullet"/>
      <w:lvlText w:val="•"/>
      <w:lvlJc w:val="left"/>
      <w:pPr>
        <w:tabs>
          <w:tab w:val="num" w:pos="720"/>
        </w:tabs>
        <w:ind w:left="720" w:hanging="360"/>
      </w:pPr>
      <w:rPr>
        <w:rFonts w:ascii="Arial" w:hAnsi="Arial" w:hint="default"/>
      </w:rPr>
    </w:lvl>
    <w:lvl w:ilvl="1" w:tplc="A3404108" w:tentative="1">
      <w:start w:val="1"/>
      <w:numFmt w:val="bullet"/>
      <w:lvlText w:val="•"/>
      <w:lvlJc w:val="left"/>
      <w:pPr>
        <w:tabs>
          <w:tab w:val="num" w:pos="1440"/>
        </w:tabs>
        <w:ind w:left="1440" w:hanging="360"/>
      </w:pPr>
      <w:rPr>
        <w:rFonts w:ascii="Arial" w:hAnsi="Arial" w:hint="default"/>
      </w:rPr>
    </w:lvl>
    <w:lvl w:ilvl="2" w:tplc="3B28B5C8" w:tentative="1">
      <w:start w:val="1"/>
      <w:numFmt w:val="bullet"/>
      <w:lvlText w:val="•"/>
      <w:lvlJc w:val="left"/>
      <w:pPr>
        <w:tabs>
          <w:tab w:val="num" w:pos="2160"/>
        </w:tabs>
        <w:ind w:left="2160" w:hanging="360"/>
      </w:pPr>
      <w:rPr>
        <w:rFonts w:ascii="Arial" w:hAnsi="Arial" w:hint="default"/>
      </w:rPr>
    </w:lvl>
    <w:lvl w:ilvl="3" w:tplc="3D1E1856" w:tentative="1">
      <w:start w:val="1"/>
      <w:numFmt w:val="bullet"/>
      <w:lvlText w:val="•"/>
      <w:lvlJc w:val="left"/>
      <w:pPr>
        <w:tabs>
          <w:tab w:val="num" w:pos="2880"/>
        </w:tabs>
        <w:ind w:left="2880" w:hanging="360"/>
      </w:pPr>
      <w:rPr>
        <w:rFonts w:ascii="Arial" w:hAnsi="Arial" w:hint="default"/>
      </w:rPr>
    </w:lvl>
    <w:lvl w:ilvl="4" w:tplc="1DAA86A4" w:tentative="1">
      <w:start w:val="1"/>
      <w:numFmt w:val="bullet"/>
      <w:lvlText w:val="•"/>
      <w:lvlJc w:val="left"/>
      <w:pPr>
        <w:tabs>
          <w:tab w:val="num" w:pos="3600"/>
        </w:tabs>
        <w:ind w:left="3600" w:hanging="360"/>
      </w:pPr>
      <w:rPr>
        <w:rFonts w:ascii="Arial" w:hAnsi="Arial" w:hint="default"/>
      </w:rPr>
    </w:lvl>
    <w:lvl w:ilvl="5" w:tplc="BA06F9EA" w:tentative="1">
      <w:start w:val="1"/>
      <w:numFmt w:val="bullet"/>
      <w:lvlText w:val="•"/>
      <w:lvlJc w:val="left"/>
      <w:pPr>
        <w:tabs>
          <w:tab w:val="num" w:pos="4320"/>
        </w:tabs>
        <w:ind w:left="4320" w:hanging="360"/>
      </w:pPr>
      <w:rPr>
        <w:rFonts w:ascii="Arial" w:hAnsi="Arial" w:hint="default"/>
      </w:rPr>
    </w:lvl>
    <w:lvl w:ilvl="6" w:tplc="43103374" w:tentative="1">
      <w:start w:val="1"/>
      <w:numFmt w:val="bullet"/>
      <w:lvlText w:val="•"/>
      <w:lvlJc w:val="left"/>
      <w:pPr>
        <w:tabs>
          <w:tab w:val="num" w:pos="5040"/>
        </w:tabs>
        <w:ind w:left="5040" w:hanging="360"/>
      </w:pPr>
      <w:rPr>
        <w:rFonts w:ascii="Arial" w:hAnsi="Arial" w:hint="default"/>
      </w:rPr>
    </w:lvl>
    <w:lvl w:ilvl="7" w:tplc="7130A06C" w:tentative="1">
      <w:start w:val="1"/>
      <w:numFmt w:val="bullet"/>
      <w:lvlText w:val="•"/>
      <w:lvlJc w:val="left"/>
      <w:pPr>
        <w:tabs>
          <w:tab w:val="num" w:pos="5760"/>
        </w:tabs>
        <w:ind w:left="5760" w:hanging="360"/>
      </w:pPr>
      <w:rPr>
        <w:rFonts w:ascii="Arial" w:hAnsi="Arial" w:hint="default"/>
      </w:rPr>
    </w:lvl>
    <w:lvl w:ilvl="8" w:tplc="FB2667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5"/>
  </w:num>
  <w:num w:numId="4">
    <w:abstractNumId w:val="11"/>
  </w:num>
  <w:num w:numId="5">
    <w:abstractNumId w:val="2"/>
  </w:num>
  <w:num w:numId="6">
    <w:abstractNumId w:val="3"/>
  </w:num>
  <w:num w:numId="7">
    <w:abstractNumId w:val="8"/>
  </w:num>
  <w:num w:numId="8">
    <w:abstractNumId w:val="10"/>
  </w:num>
  <w:num w:numId="9">
    <w:abstractNumId w:val="4"/>
  </w:num>
  <w:num w:numId="10">
    <w:abstractNumId w:val="1"/>
  </w:num>
  <w:num w:numId="11">
    <w:abstractNumId w:val="6"/>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4962"/>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19B2"/>
    <w:rsid w:val="000748D4"/>
    <w:rsid w:val="00077A45"/>
    <w:rsid w:val="00080512"/>
    <w:rsid w:val="000822D0"/>
    <w:rsid w:val="00090A8C"/>
    <w:rsid w:val="000A3027"/>
    <w:rsid w:val="000A72B9"/>
    <w:rsid w:val="000A768A"/>
    <w:rsid w:val="000A79A6"/>
    <w:rsid w:val="000B007F"/>
    <w:rsid w:val="000B19FC"/>
    <w:rsid w:val="000C25AE"/>
    <w:rsid w:val="000C30A0"/>
    <w:rsid w:val="000C671E"/>
    <w:rsid w:val="000C793D"/>
    <w:rsid w:val="000C7FE5"/>
    <w:rsid w:val="000D0F18"/>
    <w:rsid w:val="000D58AB"/>
    <w:rsid w:val="000F6E95"/>
    <w:rsid w:val="00100F8D"/>
    <w:rsid w:val="00115B6D"/>
    <w:rsid w:val="00116D98"/>
    <w:rsid w:val="00127402"/>
    <w:rsid w:val="0013324B"/>
    <w:rsid w:val="001342EF"/>
    <w:rsid w:val="001455C7"/>
    <w:rsid w:val="001504AD"/>
    <w:rsid w:val="0015162D"/>
    <w:rsid w:val="00153C24"/>
    <w:rsid w:val="001549E9"/>
    <w:rsid w:val="00155954"/>
    <w:rsid w:val="0016651D"/>
    <w:rsid w:val="001674FB"/>
    <w:rsid w:val="001769D4"/>
    <w:rsid w:val="00181D8D"/>
    <w:rsid w:val="00183FC8"/>
    <w:rsid w:val="00185B04"/>
    <w:rsid w:val="00191256"/>
    <w:rsid w:val="00195C99"/>
    <w:rsid w:val="001A278D"/>
    <w:rsid w:val="001B0C35"/>
    <w:rsid w:val="001B3D97"/>
    <w:rsid w:val="001B5F6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3AB9"/>
    <w:rsid w:val="002347A2"/>
    <w:rsid w:val="00240DA8"/>
    <w:rsid w:val="00241C36"/>
    <w:rsid w:val="002441EE"/>
    <w:rsid w:val="0025042C"/>
    <w:rsid w:val="00252AE9"/>
    <w:rsid w:val="0025313C"/>
    <w:rsid w:val="002546D0"/>
    <w:rsid w:val="00255997"/>
    <w:rsid w:val="002570E9"/>
    <w:rsid w:val="002626EA"/>
    <w:rsid w:val="002651DA"/>
    <w:rsid w:val="00266C14"/>
    <w:rsid w:val="00267F73"/>
    <w:rsid w:val="002720D3"/>
    <w:rsid w:val="00282BAF"/>
    <w:rsid w:val="0028343C"/>
    <w:rsid w:val="00292864"/>
    <w:rsid w:val="002960E7"/>
    <w:rsid w:val="002975CC"/>
    <w:rsid w:val="002B45D0"/>
    <w:rsid w:val="002B4F8E"/>
    <w:rsid w:val="002B7487"/>
    <w:rsid w:val="002C22E7"/>
    <w:rsid w:val="002C3547"/>
    <w:rsid w:val="002C4272"/>
    <w:rsid w:val="002C5181"/>
    <w:rsid w:val="002D0120"/>
    <w:rsid w:val="002E2E09"/>
    <w:rsid w:val="002E733E"/>
    <w:rsid w:val="002F2CA6"/>
    <w:rsid w:val="002F3E23"/>
    <w:rsid w:val="0030188A"/>
    <w:rsid w:val="00307BF3"/>
    <w:rsid w:val="00314938"/>
    <w:rsid w:val="00316E02"/>
    <w:rsid w:val="003172DC"/>
    <w:rsid w:val="003218A8"/>
    <w:rsid w:val="003306BE"/>
    <w:rsid w:val="003326BC"/>
    <w:rsid w:val="003356A0"/>
    <w:rsid w:val="003379D3"/>
    <w:rsid w:val="003454B6"/>
    <w:rsid w:val="00352584"/>
    <w:rsid w:val="0035462D"/>
    <w:rsid w:val="00356B78"/>
    <w:rsid w:val="003669FF"/>
    <w:rsid w:val="003702B4"/>
    <w:rsid w:val="00375A0F"/>
    <w:rsid w:val="00380463"/>
    <w:rsid w:val="00380771"/>
    <w:rsid w:val="00383102"/>
    <w:rsid w:val="003831FB"/>
    <w:rsid w:val="003849D0"/>
    <w:rsid w:val="003900BC"/>
    <w:rsid w:val="00390525"/>
    <w:rsid w:val="00390E19"/>
    <w:rsid w:val="003970F9"/>
    <w:rsid w:val="003A4970"/>
    <w:rsid w:val="003B1CA1"/>
    <w:rsid w:val="003B68C6"/>
    <w:rsid w:val="003B773C"/>
    <w:rsid w:val="003C3971"/>
    <w:rsid w:val="003D1785"/>
    <w:rsid w:val="003D298D"/>
    <w:rsid w:val="003D4B96"/>
    <w:rsid w:val="003D78BF"/>
    <w:rsid w:val="003E4B97"/>
    <w:rsid w:val="003E4F2F"/>
    <w:rsid w:val="003E6A2E"/>
    <w:rsid w:val="003E6AC1"/>
    <w:rsid w:val="003F036A"/>
    <w:rsid w:val="003F1F01"/>
    <w:rsid w:val="003F3474"/>
    <w:rsid w:val="003F6A16"/>
    <w:rsid w:val="00401417"/>
    <w:rsid w:val="004018CF"/>
    <w:rsid w:val="00401CFC"/>
    <w:rsid w:val="00414E62"/>
    <w:rsid w:val="00431BA9"/>
    <w:rsid w:val="00433E71"/>
    <w:rsid w:val="0043579D"/>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4C90"/>
    <w:rsid w:val="004E7277"/>
    <w:rsid w:val="004F13F9"/>
    <w:rsid w:val="00504C1D"/>
    <w:rsid w:val="00523F49"/>
    <w:rsid w:val="0052430D"/>
    <w:rsid w:val="00526BF0"/>
    <w:rsid w:val="00533759"/>
    <w:rsid w:val="005352B9"/>
    <w:rsid w:val="00543E6C"/>
    <w:rsid w:val="00543F16"/>
    <w:rsid w:val="00544224"/>
    <w:rsid w:val="0054554D"/>
    <w:rsid w:val="005514FA"/>
    <w:rsid w:val="005515B5"/>
    <w:rsid w:val="0055178E"/>
    <w:rsid w:val="0055712A"/>
    <w:rsid w:val="005617D6"/>
    <w:rsid w:val="00565087"/>
    <w:rsid w:val="00565E53"/>
    <w:rsid w:val="00565ECD"/>
    <w:rsid w:val="00571F31"/>
    <w:rsid w:val="005735AC"/>
    <w:rsid w:val="00587FBD"/>
    <w:rsid w:val="00596745"/>
    <w:rsid w:val="005A769D"/>
    <w:rsid w:val="005B3403"/>
    <w:rsid w:val="005B39E5"/>
    <w:rsid w:val="005B59CB"/>
    <w:rsid w:val="005B640C"/>
    <w:rsid w:val="005B7FCD"/>
    <w:rsid w:val="005C6C1A"/>
    <w:rsid w:val="005C75D9"/>
    <w:rsid w:val="005C7C17"/>
    <w:rsid w:val="005D2E01"/>
    <w:rsid w:val="005D3026"/>
    <w:rsid w:val="005D68EB"/>
    <w:rsid w:val="005F64CF"/>
    <w:rsid w:val="005F7A1B"/>
    <w:rsid w:val="0060079A"/>
    <w:rsid w:val="00605F99"/>
    <w:rsid w:val="00607A83"/>
    <w:rsid w:val="00613410"/>
    <w:rsid w:val="00614E23"/>
    <w:rsid w:val="00614FDF"/>
    <w:rsid w:val="00616CA8"/>
    <w:rsid w:val="0062088F"/>
    <w:rsid w:val="00622B6B"/>
    <w:rsid w:val="0062334E"/>
    <w:rsid w:val="006239E9"/>
    <w:rsid w:val="006365B5"/>
    <w:rsid w:val="006449CF"/>
    <w:rsid w:val="006469A8"/>
    <w:rsid w:val="00647C48"/>
    <w:rsid w:val="00651952"/>
    <w:rsid w:val="006615B6"/>
    <w:rsid w:val="006622DC"/>
    <w:rsid w:val="0066741A"/>
    <w:rsid w:val="0067112A"/>
    <w:rsid w:val="006722A2"/>
    <w:rsid w:val="0067616A"/>
    <w:rsid w:val="00676AE3"/>
    <w:rsid w:val="00691386"/>
    <w:rsid w:val="0069587A"/>
    <w:rsid w:val="00697342"/>
    <w:rsid w:val="006A1D06"/>
    <w:rsid w:val="006A20EC"/>
    <w:rsid w:val="006A650E"/>
    <w:rsid w:val="006B219C"/>
    <w:rsid w:val="006B5789"/>
    <w:rsid w:val="006B7D0A"/>
    <w:rsid w:val="006C2EC9"/>
    <w:rsid w:val="006C785C"/>
    <w:rsid w:val="006F6198"/>
    <w:rsid w:val="006F7867"/>
    <w:rsid w:val="007017D5"/>
    <w:rsid w:val="00702830"/>
    <w:rsid w:val="007059B1"/>
    <w:rsid w:val="00707AB4"/>
    <w:rsid w:val="00717D6B"/>
    <w:rsid w:val="00726F5B"/>
    <w:rsid w:val="00734A5B"/>
    <w:rsid w:val="00744E76"/>
    <w:rsid w:val="00750ED6"/>
    <w:rsid w:val="0075320E"/>
    <w:rsid w:val="00766956"/>
    <w:rsid w:val="00767B9D"/>
    <w:rsid w:val="00777DF1"/>
    <w:rsid w:val="00781F0F"/>
    <w:rsid w:val="00785853"/>
    <w:rsid w:val="007873E2"/>
    <w:rsid w:val="00794B20"/>
    <w:rsid w:val="007A0049"/>
    <w:rsid w:val="007A3A41"/>
    <w:rsid w:val="007B1D4E"/>
    <w:rsid w:val="007C2D43"/>
    <w:rsid w:val="007C3FB5"/>
    <w:rsid w:val="007C58CB"/>
    <w:rsid w:val="007D783A"/>
    <w:rsid w:val="007E18B5"/>
    <w:rsid w:val="007E2652"/>
    <w:rsid w:val="007F274A"/>
    <w:rsid w:val="007F5FBB"/>
    <w:rsid w:val="0080248A"/>
    <w:rsid w:val="00802889"/>
    <w:rsid w:val="008028A4"/>
    <w:rsid w:val="008105C8"/>
    <w:rsid w:val="008220F8"/>
    <w:rsid w:val="00826027"/>
    <w:rsid w:val="00830CA1"/>
    <w:rsid w:val="00835CCF"/>
    <w:rsid w:val="0084022B"/>
    <w:rsid w:val="00840B0D"/>
    <w:rsid w:val="00844C1C"/>
    <w:rsid w:val="00853FB9"/>
    <w:rsid w:val="008627BF"/>
    <w:rsid w:val="0086369F"/>
    <w:rsid w:val="00875AE0"/>
    <w:rsid w:val="008768CA"/>
    <w:rsid w:val="0088077F"/>
    <w:rsid w:val="00882466"/>
    <w:rsid w:val="008916C7"/>
    <w:rsid w:val="0089283A"/>
    <w:rsid w:val="00894BF1"/>
    <w:rsid w:val="008B5E1D"/>
    <w:rsid w:val="008E224E"/>
    <w:rsid w:val="008E33AB"/>
    <w:rsid w:val="008E4719"/>
    <w:rsid w:val="008E56FC"/>
    <w:rsid w:val="008E79DC"/>
    <w:rsid w:val="0090271F"/>
    <w:rsid w:val="00902E23"/>
    <w:rsid w:val="009031A2"/>
    <w:rsid w:val="0091348E"/>
    <w:rsid w:val="00926DB8"/>
    <w:rsid w:val="0093435C"/>
    <w:rsid w:val="00934CE4"/>
    <w:rsid w:val="009363FF"/>
    <w:rsid w:val="00942008"/>
    <w:rsid w:val="00942EC2"/>
    <w:rsid w:val="00952765"/>
    <w:rsid w:val="00954F24"/>
    <w:rsid w:val="009760C0"/>
    <w:rsid w:val="009836D2"/>
    <w:rsid w:val="00986CD1"/>
    <w:rsid w:val="009923B0"/>
    <w:rsid w:val="00994AFD"/>
    <w:rsid w:val="009A1188"/>
    <w:rsid w:val="009A5CA9"/>
    <w:rsid w:val="009A684C"/>
    <w:rsid w:val="009A6ED7"/>
    <w:rsid w:val="009A7386"/>
    <w:rsid w:val="009B0DAF"/>
    <w:rsid w:val="009B1CC3"/>
    <w:rsid w:val="009B552F"/>
    <w:rsid w:val="009C0361"/>
    <w:rsid w:val="009D3240"/>
    <w:rsid w:val="009D3DFA"/>
    <w:rsid w:val="009E0E2F"/>
    <w:rsid w:val="009E4AC1"/>
    <w:rsid w:val="009E7237"/>
    <w:rsid w:val="009F1E9C"/>
    <w:rsid w:val="009F36BB"/>
    <w:rsid w:val="009F37B7"/>
    <w:rsid w:val="009F63B4"/>
    <w:rsid w:val="00A006D8"/>
    <w:rsid w:val="00A014CE"/>
    <w:rsid w:val="00A0615D"/>
    <w:rsid w:val="00A10617"/>
    <w:rsid w:val="00A10F02"/>
    <w:rsid w:val="00A1243C"/>
    <w:rsid w:val="00A164B4"/>
    <w:rsid w:val="00A205C1"/>
    <w:rsid w:val="00A248A2"/>
    <w:rsid w:val="00A2609C"/>
    <w:rsid w:val="00A33D23"/>
    <w:rsid w:val="00A367D0"/>
    <w:rsid w:val="00A4163B"/>
    <w:rsid w:val="00A45401"/>
    <w:rsid w:val="00A53724"/>
    <w:rsid w:val="00A613C0"/>
    <w:rsid w:val="00A700A8"/>
    <w:rsid w:val="00A72550"/>
    <w:rsid w:val="00A737AF"/>
    <w:rsid w:val="00A73BC6"/>
    <w:rsid w:val="00A82346"/>
    <w:rsid w:val="00A82DD7"/>
    <w:rsid w:val="00A875E9"/>
    <w:rsid w:val="00A93CFE"/>
    <w:rsid w:val="00A93DF3"/>
    <w:rsid w:val="00AA29B0"/>
    <w:rsid w:val="00AA61DE"/>
    <w:rsid w:val="00AB3B29"/>
    <w:rsid w:val="00AB6DB1"/>
    <w:rsid w:val="00AB6FB1"/>
    <w:rsid w:val="00AC3D20"/>
    <w:rsid w:val="00AD409D"/>
    <w:rsid w:val="00AD4910"/>
    <w:rsid w:val="00AD5658"/>
    <w:rsid w:val="00AE0224"/>
    <w:rsid w:val="00B03F40"/>
    <w:rsid w:val="00B06C9A"/>
    <w:rsid w:val="00B10400"/>
    <w:rsid w:val="00B15449"/>
    <w:rsid w:val="00B15B5F"/>
    <w:rsid w:val="00B20593"/>
    <w:rsid w:val="00B2192F"/>
    <w:rsid w:val="00B21E6C"/>
    <w:rsid w:val="00B226A5"/>
    <w:rsid w:val="00B26244"/>
    <w:rsid w:val="00B3075B"/>
    <w:rsid w:val="00B34279"/>
    <w:rsid w:val="00B42A51"/>
    <w:rsid w:val="00B46162"/>
    <w:rsid w:val="00B47796"/>
    <w:rsid w:val="00B5302D"/>
    <w:rsid w:val="00B554FB"/>
    <w:rsid w:val="00B61A7F"/>
    <w:rsid w:val="00B64E0B"/>
    <w:rsid w:val="00B65550"/>
    <w:rsid w:val="00B748D6"/>
    <w:rsid w:val="00B835EF"/>
    <w:rsid w:val="00B917AA"/>
    <w:rsid w:val="00B93165"/>
    <w:rsid w:val="00BA2977"/>
    <w:rsid w:val="00BA4632"/>
    <w:rsid w:val="00BA5F14"/>
    <w:rsid w:val="00BA7E1C"/>
    <w:rsid w:val="00BB4116"/>
    <w:rsid w:val="00BC0F7D"/>
    <w:rsid w:val="00BC456D"/>
    <w:rsid w:val="00BC505F"/>
    <w:rsid w:val="00BC58AB"/>
    <w:rsid w:val="00BD377E"/>
    <w:rsid w:val="00BD4A77"/>
    <w:rsid w:val="00BE1B4D"/>
    <w:rsid w:val="00BE1FAA"/>
    <w:rsid w:val="00BE4AD6"/>
    <w:rsid w:val="00BF11FA"/>
    <w:rsid w:val="00C03703"/>
    <w:rsid w:val="00C03DC4"/>
    <w:rsid w:val="00C04507"/>
    <w:rsid w:val="00C069C0"/>
    <w:rsid w:val="00C14BCA"/>
    <w:rsid w:val="00C1689C"/>
    <w:rsid w:val="00C175E7"/>
    <w:rsid w:val="00C33079"/>
    <w:rsid w:val="00C365E4"/>
    <w:rsid w:val="00C40AA4"/>
    <w:rsid w:val="00C438B3"/>
    <w:rsid w:val="00C4507D"/>
    <w:rsid w:val="00C450E5"/>
    <w:rsid w:val="00C45231"/>
    <w:rsid w:val="00C54BC3"/>
    <w:rsid w:val="00C628C1"/>
    <w:rsid w:val="00C62C0F"/>
    <w:rsid w:val="00C72833"/>
    <w:rsid w:val="00C842B7"/>
    <w:rsid w:val="00C84C03"/>
    <w:rsid w:val="00C91808"/>
    <w:rsid w:val="00C93F40"/>
    <w:rsid w:val="00C968B0"/>
    <w:rsid w:val="00CA3D0C"/>
    <w:rsid w:val="00CA3E99"/>
    <w:rsid w:val="00CA792C"/>
    <w:rsid w:val="00CB3CD3"/>
    <w:rsid w:val="00CB4C82"/>
    <w:rsid w:val="00CD3DA3"/>
    <w:rsid w:val="00CE03DA"/>
    <w:rsid w:val="00D048ED"/>
    <w:rsid w:val="00D07607"/>
    <w:rsid w:val="00D1114B"/>
    <w:rsid w:val="00D11C56"/>
    <w:rsid w:val="00D205A9"/>
    <w:rsid w:val="00D22A91"/>
    <w:rsid w:val="00D25FC8"/>
    <w:rsid w:val="00D26C7C"/>
    <w:rsid w:val="00D31318"/>
    <w:rsid w:val="00D62426"/>
    <w:rsid w:val="00D6371A"/>
    <w:rsid w:val="00D63E3B"/>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C7B57"/>
    <w:rsid w:val="00DD0C5E"/>
    <w:rsid w:val="00DD270D"/>
    <w:rsid w:val="00DE310E"/>
    <w:rsid w:val="00DF1164"/>
    <w:rsid w:val="00DF19A8"/>
    <w:rsid w:val="00DF2B1F"/>
    <w:rsid w:val="00DF3C67"/>
    <w:rsid w:val="00DF46BF"/>
    <w:rsid w:val="00DF62CD"/>
    <w:rsid w:val="00E0003B"/>
    <w:rsid w:val="00E0521D"/>
    <w:rsid w:val="00E16F3C"/>
    <w:rsid w:val="00E20ED7"/>
    <w:rsid w:val="00E23901"/>
    <w:rsid w:val="00E25251"/>
    <w:rsid w:val="00E2689C"/>
    <w:rsid w:val="00E303BF"/>
    <w:rsid w:val="00E460C3"/>
    <w:rsid w:val="00E467BA"/>
    <w:rsid w:val="00E501D1"/>
    <w:rsid w:val="00E52403"/>
    <w:rsid w:val="00E5623E"/>
    <w:rsid w:val="00E56C01"/>
    <w:rsid w:val="00E5733E"/>
    <w:rsid w:val="00E63960"/>
    <w:rsid w:val="00E731CD"/>
    <w:rsid w:val="00E77645"/>
    <w:rsid w:val="00E8365A"/>
    <w:rsid w:val="00E8391E"/>
    <w:rsid w:val="00E93E0B"/>
    <w:rsid w:val="00E94A24"/>
    <w:rsid w:val="00E96FBB"/>
    <w:rsid w:val="00E97F39"/>
    <w:rsid w:val="00EA205F"/>
    <w:rsid w:val="00EA3248"/>
    <w:rsid w:val="00EB0004"/>
    <w:rsid w:val="00EB1F97"/>
    <w:rsid w:val="00EB453E"/>
    <w:rsid w:val="00EB4D66"/>
    <w:rsid w:val="00EB58A6"/>
    <w:rsid w:val="00EC1B80"/>
    <w:rsid w:val="00EC4A25"/>
    <w:rsid w:val="00ED7CE3"/>
    <w:rsid w:val="00EE1A67"/>
    <w:rsid w:val="00EF574A"/>
    <w:rsid w:val="00EF7449"/>
    <w:rsid w:val="00F00618"/>
    <w:rsid w:val="00F007E2"/>
    <w:rsid w:val="00F02478"/>
    <w:rsid w:val="00F025A2"/>
    <w:rsid w:val="00F04712"/>
    <w:rsid w:val="00F1127C"/>
    <w:rsid w:val="00F14AD5"/>
    <w:rsid w:val="00F14C5C"/>
    <w:rsid w:val="00F22E36"/>
    <w:rsid w:val="00F22EC7"/>
    <w:rsid w:val="00F2488B"/>
    <w:rsid w:val="00F417DE"/>
    <w:rsid w:val="00F47299"/>
    <w:rsid w:val="00F520B4"/>
    <w:rsid w:val="00F53E53"/>
    <w:rsid w:val="00F56409"/>
    <w:rsid w:val="00F61EA2"/>
    <w:rsid w:val="00F64AA0"/>
    <w:rsid w:val="00F653B8"/>
    <w:rsid w:val="00F658EE"/>
    <w:rsid w:val="00F66556"/>
    <w:rsid w:val="00F721ED"/>
    <w:rsid w:val="00F7351B"/>
    <w:rsid w:val="00F74767"/>
    <w:rsid w:val="00F76C3F"/>
    <w:rsid w:val="00F774C3"/>
    <w:rsid w:val="00F84ABD"/>
    <w:rsid w:val="00F90030"/>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B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926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26DB8"/>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926DB8"/>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926DB8"/>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926DB8"/>
    <w:pPr>
      <w:ind w:left="1701" w:hanging="1701"/>
      <w:outlineLvl w:val="4"/>
    </w:pPr>
    <w:rPr>
      <w:sz w:val="22"/>
    </w:rPr>
  </w:style>
  <w:style w:type="paragraph" w:styleId="6">
    <w:name w:val="heading 6"/>
    <w:aliases w:val="T1,Header 6"/>
    <w:basedOn w:val="H6"/>
    <w:next w:val="a0"/>
    <w:link w:val="6Char"/>
    <w:qFormat/>
    <w:rsid w:val="00926DB8"/>
    <w:pPr>
      <w:outlineLvl w:val="5"/>
    </w:pPr>
  </w:style>
  <w:style w:type="paragraph" w:styleId="7">
    <w:name w:val="heading 7"/>
    <w:basedOn w:val="H6"/>
    <w:next w:val="a0"/>
    <w:link w:val="7Char"/>
    <w:qFormat/>
    <w:rsid w:val="00926DB8"/>
    <w:pPr>
      <w:outlineLvl w:val="6"/>
    </w:pPr>
  </w:style>
  <w:style w:type="paragraph" w:styleId="8">
    <w:name w:val="heading 8"/>
    <w:basedOn w:val="10"/>
    <w:next w:val="a0"/>
    <w:link w:val="8Char"/>
    <w:qFormat/>
    <w:rsid w:val="00926DB8"/>
    <w:pPr>
      <w:ind w:left="0" w:firstLine="0"/>
      <w:outlineLvl w:val="7"/>
    </w:pPr>
  </w:style>
  <w:style w:type="paragraph" w:styleId="9">
    <w:name w:val="heading 9"/>
    <w:basedOn w:val="8"/>
    <w:next w:val="a0"/>
    <w:link w:val="9Char"/>
    <w:qFormat/>
    <w:rsid w:val="00926DB8"/>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rsid w:val="007C3FB5"/>
    <w:pPr>
      <w:ind w:left="1134" w:hanging="1134"/>
    </w:pPr>
  </w:style>
  <w:style w:type="paragraph" w:styleId="21">
    <w:name w:val="toc 2"/>
    <w:basedOn w:val="11"/>
    <w:uiPriority w:val="39"/>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eastAsia="宋体"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a8">
    <w:name w:val="List Paragraph"/>
    <w:basedOn w:val="a0"/>
    <w:link w:val="Char3"/>
    <w:uiPriority w:val="34"/>
    <w:qFormat/>
    <w:rsid w:val="00C40AA4"/>
    <w:pPr>
      <w:ind w:firstLineChars="200" w:firstLine="420"/>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eastAsia="宋体"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宋体"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eastAsia="宋体"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semiHidden/>
    <w:unhideWhenUsed/>
    <w:qFormat/>
    <w:rsid w:val="00FD19B4"/>
    <w:rPr>
      <w:rFonts w:asciiTheme="majorHAnsi" w:eastAsia="黑体" w:hAnsiTheme="majorHAnsi" w:cstheme="majorBidi"/>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spacing w:before="480" w:after="120"/>
      <w:jc w:val="center"/>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0"/>
    <w:rsid w:val="00FD19B4"/>
    <w:pPr>
      <w:tabs>
        <w:tab w:val="left" w:pos="1134"/>
        <w:tab w:val="left" w:pos="1871"/>
        <w:tab w:val="left" w:pos="2268"/>
      </w:tabs>
      <w:spacing w:before="120" w:after="0"/>
    </w:pPr>
    <w:rPr>
      <w:rFonts w:eastAsia="Times New Roman"/>
    </w:rPr>
  </w:style>
  <w:style w:type="paragraph" w:customStyle="1" w:styleId="TableNo">
    <w:name w:val="Table_No"/>
    <w:basedOn w:val="a0"/>
    <w:next w:val="a0"/>
    <w:rsid w:val="00FD19B4"/>
    <w:pPr>
      <w:keepNext/>
      <w:tabs>
        <w:tab w:val="left" w:pos="1134"/>
        <w:tab w:val="left" w:pos="1871"/>
        <w:tab w:val="left" w:pos="2268"/>
      </w:tabs>
      <w:spacing w:before="560" w:after="120"/>
      <w:jc w:val="center"/>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spacing w:before="120" w:after="0"/>
      <w:jc w:val="center"/>
    </w:pPr>
    <w:rPr>
      <w:rFonts w:eastAsia="Times New Roman"/>
      <w:sz w:val="24"/>
    </w:rPr>
  </w:style>
  <w:style w:type="paragraph" w:customStyle="1" w:styleId="Rientra1">
    <w:name w:val="Rientra1"/>
    <w:basedOn w:val="a0"/>
    <w:uiPriority w:val="99"/>
    <w:rsid w:val="00FD19B4"/>
    <w:pPr>
      <w:numPr>
        <w:numId w:val="2"/>
      </w:numPr>
      <w:tabs>
        <w:tab w:val="left" w:pos="0"/>
      </w:tabs>
      <w:suppressAutoHyphens/>
      <w:spacing w:before="60" w:after="60"/>
      <w:jc w:val="both"/>
    </w:pPr>
  </w:style>
  <w:style w:type="paragraph" w:customStyle="1" w:styleId="Tablefin">
    <w:name w:val="Table_fin"/>
    <w:basedOn w:val="a0"/>
    <w:next w:val="a0"/>
    <w:rsid w:val="00FD19B4"/>
    <w:pPr>
      <w:suppressAutoHyphens/>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eastAsia="宋体"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35"/>
    <w:semiHidden/>
    <w:rsid w:val="00FD19B4"/>
    <w:rPr>
      <w:rFonts w:asciiTheme="majorHAnsi" w:eastAsia="黑体" w:hAnsiTheme="majorHAnsi" w:cstheme="majorBidi"/>
      <w:lang w:val="en-GB"/>
    </w:rPr>
  </w:style>
  <w:style w:type="paragraph" w:customStyle="1" w:styleId="enumlev1">
    <w:name w:val="enumlev1"/>
    <w:basedOn w:val="a0"/>
    <w:rsid w:val="00FD19B4"/>
    <w:pPr>
      <w:tabs>
        <w:tab w:val="left" w:pos="1134"/>
        <w:tab w:val="left" w:pos="1871"/>
        <w:tab w:val="left" w:pos="2608"/>
        <w:tab w:val="left" w:pos="3345"/>
      </w:tabs>
      <w:spacing w:before="80" w:after="0"/>
      <w:ind w:left="1134" w:hanging="1134"/>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spacing w:before="120" w:after="0"/>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eastAsia="宋体" w:hAnsi="Arial"/>
      <w:lang w:val="en-GB"/>
    </w:rPr>
  </w:style>
  <w:style w:type="character" w:customStyle="1" w:styleId="7Char">
    <w:name w:val="标题 7 Char"/>
    <w:basedOn w:val="a1"/>
    <w:link w:val="7"/>
    <w:rsid w:val="00FD19B4"/>
    <w:rPr>
      <w:rFonts w:ascii="Arial" w:eastAsia="宋体" w:hAnsi="Arial"/>
      <w:lang w:val="en-GB"/>
    </w:rPr>
  </w:style>
  <w:style w:type="character" w:customStyle="1" w:styleId="8Char">
    <w:name w:val="标题 8 Char"/>
    <w:basedOn w:val="a1"/>
    <w:link w:val="8"/>
    <w:rsid w:val="00FD19B4"/>
    <w:rPr>
      <w:rFonts w:ascii="Arial" w:eastAsia="宋体" w:hAnsi="Arial"/>
      <w:sz w:val="36"/>
      <w:lang w:val="en-GB"/>
    </w:rPr>
  </w:style>
  <w:style w:type="character" w:customStyle="1" w:styleId="9Char">
    <w:name w:val="标题 9 Char"/>
    <w:basedOn w:val="a1"/>
    <w:link w:val="9"/>
    <w:rsid w:val="00FD19B4"/>
    <w:rPr>
      <w:rFonts w:ascii="Arial" w:eastAsia="宋体"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spacing w:before="360" w:after="240"/>
    </w:pPr>
    <w:rPr>
      <w:rFonts w:eastAsia="Times New Roman"/>
      <w:b/>
      <w:i/>
      <w:sz w:val="26"/>
      <w:lang w:eastAsia="ja-JP"/>
    </w:rPr>
  </w:style>
  <w:style w:type="paragraph" w:customStyle="1" w:styleId="INDENT1">
    <w:name w:val="INDENT1"/>
    <w:basedOn w:val="a0"/>
    <w:rsid w:val="00FD19B4"/>
    <w:pPr>
      <w:ind w:left="851"/>
    </w:pPr>
    <w:rPr>
      <w:rFonts w:eastAsia="Times New Roman"/>
      <w:lang w:eastAsia="ja-JP"/>
    </w:rPr>
  </w:style>
  <w:style w:type="paragraph" w:customStyle="1" w:styleId="INDENT2">
    <w:name w:val="INDENT2"/>
    <w:basedOn w:val="a0"/>
    <w:rsid w:val="00FD19B4"/>
    <w:pPr>
      <w:ind w:left="1135" w:hanging="284"/>
    </w:pPr>
    <w:rPr>
      <w:rFonts w:eastAsia="Times New Roman"/>
      <w:lang w:eastAsia="ja-JP"/>
    </w:rPr>
  </w:style>
  <w:style w:type="paragraph" w:customStyle="1" w:styleId="INDENT3">
    <w:name w:val="INDENT3"/>
    <w:basedOn w:val="a0"/>
    <w:rsid w:val="00FD19B4"/>
    <w:pPr>
      <w:ind w:left="1701" w:hanging="567"/>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0"/>
    <w:rsid w:val="00FD19B4"/>
    <w:pPr>
      <w:keepNext/>
      <w:keepLines/>
    </w:pPr>
    <w:rPr>
      <w:rFonts w:eastAsia="Times New Roman"/>
      <w:b/>
      <w:lang w:eastAsia="ja-JP"/>
    </w:rPr>
  </w:style>
  <w:style w:type="paragraph" w:customStyle="1" w:styleId="CouvRecTitle">
    <w:name w:val="Couv Rec Title"/>
    <w:basedOn w:val="a0"/>
    <w:rsid w:val="00FD19B4"/>
    <w:pPr>
      <w:keepNext/>
      <w:keepLines/>
      <w:spacing w:before="240"/>
      <w:ind w:left="1418"/>
    </w:pPr>
    <w:rPr>
      <w:rFonts w:ascii="Arial" w:eastAsia="Times New Roman" w:hAnsi="Arial"/>
      <w:b/>
      <w:sz w:val="36"/>
      <w:lang w:val="en-US" w:eastAsia="ja-JP"/>
    </w:rPr>
  </w:style>
  <w:style w:type="paragraph" w:styleId="af9">
    <w:name w:val="Plain Text"/>
    <w:basedOn w:val="a0"/>
    <w:link w:val="Char8"/>
    <w:rsid w:val="00FD19B4"/>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ind w:leftChars="400" w:left="851"/>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ind w:left="360" w:hanging="360"/>
    </w:pPr>
    <w:rPr>
      <w:rFonts w:eastAsia="Times New Roman"/>
      <w:lang w:val="x-none" w:eastAsia="x-none"/>
    </w:rPr>
  </w:style>
  <w:style w:type="paragraph" w:customStyle="1" w:styleId="B20">
    <w:name w:val="B2+"/>
    <w:basedOn w:val="B2"/>
    <w:rsid w:val="00FD19B4"/>
    <w:pPr>
      <w:ind w:left="567" w:hanging="283"/>
    </w:pPr>
    <w:rPr>
      <w:rFonts w:eastAsia="Times New Roman"/>
      <w:lang w:val="x-none" w:eastAsia="x-none"/>
    </w:rPr>
  </w:style>
  <w:style w:type="paragraph" w:customStyle="1" w:styleId="B30">
    <w:name w:val="B3+"/>
    <w:basedOn w:val="B3"/>
    <w:rsid w:val="00FD19B4"/>
    <w:pPr>
      <w:tabs>
        <w:tab w:val="num" w:pos="720"/>
        <w:tab w:val="left" w:pos="1134"/>
      </w:tabs>
      <w:ind w:left="720" w:hanging="360"/>
    </w:pPr>
    <w:rPr>
      <w:rFonts w:eastAsia="Times New Roman"/>
      <w:lang w:val="x-none" w:eastAsia="x-none"/>
    </w:rPr>
  </w:style>
  <w:style w:type="paragraph" w:customStyle="1" w:styleId="BL">
    <w:name w:val="BL"/>
    <w:basedOn w:val="a0"/>
    <w:rsid w:val="00FD19B4"/>
    <w:pPr>
      <w:tabs>
        <w:tab w:val="num" w:pos="630"/>
        <w:tab w:val="left" w:pos="851"/>
      </w:tabs>
      <w:ind w:left="630" w:hanging="630"/>
    </w:pPr>
    <w:rPr>
      <w:rFonts w:eastAsia="Times New Roman"/>
      <w:lang w:eastAsia="ja-JP"/>
    </w:rPr>
  </w:style>
  <w:style w:type="paragraph" w:customStyle="1" w:styleId="BN">
    <w:name w:val="BN"/>
    <w:basedOn w:val="a0"/>
    <w:rsid w:val="00FD19B4"/>
    <w:pPr>
      <w:ind w:left="567" w:hanging="283"/>
    </w:pPr>
    <w:rPr>
      <w:rFonts w:eastAsia="Times New Roman"/>
      <w:lang w:eastAsia="ja-JP"/>
    </w:rPr>
  </w:style>
  <w:style w:type="paragraph" w:customStyle="1" w:styleId="FL">
    <w:name w:val="FL"/>
    <w:basedOn w:val="a0"/>
    <w:rsid w:val="00FD19B4"/>
    <w:pPr>
      <w:keepNext/>
      <w:keepLines/>
      <w:spacing w:before="60"/>
      <w:jc w:val="center"/>
    </w:pPr>
    <w:rPr>
      <w:rFonts w:ascii="Arial" w:eastAsia="Times New Roman" w:hAnsi="Arial"/>
      <w:b/>
      <w:lang w:eastAsia="ja-JP"/>
    </w:rPr>
  </w:style>
  <w:style w:type="paragraph" w:customStyle="1" w:styleId="Norma">
    <w:name w:val="Norma"/>
    <w:basedOn w:val="10"/>
    <w:rsid w:val="00FD19B4"/>
    <w:rPr>
      <w:rFonts w:eastAsia="Times New Roman"/>
      <w:lang w:eastAsia="zh-CN"/>
    </w:rPr>
  </w:style>
  <w:style w:type="paragraph" w:customStyle="1" w:styleId="body">
    <w:name w:val="body"/>
    <w:basedOn w:val="a0"/>
    <w:rsid w:val="00FD19B4"/>
    <w:pPr>
      <w:tabs>
        <w:tab w:val="left" w:pos="2160"/>
      </w:tabs>
      <w:spacing w:before="120" w:after="120" w:line="280" w:lineRule="atLeast"/>
      <w:jc w:val="both"/>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spacing w:after="220"/>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spacing w:after="220"/>
      <w:ind w:left="1298"/>
    </w:pPr>
    <w:rPr>
      <w:rFonts w:ascii="Arial" w:eastAsia="MS Mincho" w:hAnsi="Arial"/>
      <w:sz w:val="22"/>
      <w:lang w:val="x-none"/>
    </w:rPr>
  </w:style>
  <w:style w:type="paragraph" w:customStyle="1" w:styleId="B6">
    <w:name w:val="B6"/>
    <w:basedOn w:val="B5"/>
    <w:link w:val="B6Char"/>
    <w:rsid w:val="00FD19B4"/>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rPr>
      <w:rFonts w:ascii="Arial" w:eastAsia="Times New Roman" w:hAnsi="Arial" w:cs="Arial"/>
      <w:b/>
      <w:lang w:eastAsia="ja-JP"/>
    </w:rPr>
  </w:style>
  <w:style w:type="paragraph" w:customStyle="1" w:styleId="Tadc">
    <w:name w:val="Tadc"/>
    <w:basedOn w:val="a0"/>
    <w:rsid w:val="00FD19B4"/>
    <w:rPr>
      <w:rFonts w:eastAsia="Times New Roman" w:cs="v4.2.0"/>
      <w:lang w:eastAsia="en-GB"/>
    </w:rPr>
  </w:style>
  <w:style w:type="character" w:styleId="afb">
    <w:name w:val="Strong"/>
    <w:uiPriority w:val="22"/>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spacing w:line="288" w:lineRule="auto"/>
      <w:ind w:left="1097"/>
      <w:jc w:val="left"/>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rPr>
      <w:rFonts w:eastAsia="MS Mincho"/>
      <w:lang w:val="x-none" w:eastAsia="ja-JP"/>
    </w:rPr>
  </w:style>
  <w:style w:type="paragraph" w:customStyle="1" w:styleId="tabletext1">
    <w:name w:val="table text"/>
    <w:basedOn w:val="a0"/>
    <w:next w:val="a0"/>
    <w:rsid w:val="00FD19B4"/>
    <w:rPr>
      <w:rFonts w:eastAsia="MS Mincho"/>
      <w:i/>
      <w:lang w:eastAsia="ja-JP"/>
    </w:rPr>
  </w:style>
  <w:style w:type="paragraph" w:styleId="53">
    <w:name w:val="List Number 5"/>
    <w:basedOn w:val="a0"/>
    <w:rsid w:val="00FD19B4"/>
    <w:pPr>
      <w:tabs>
        <w:tab w:val="num" w:pos="851"/>
        <w:tab w:val="num" w:pos="1800"/>
      </w:tabs>
      <w:ind w:left="1800" w:hanging="851"/>
    </w:pPr>
    <w:rPr>
      <w:rFonts w:eastAsia="MS Mincho"/>
      <w:lang w:eastAsia="ja-JP"/>
    </w:rPr>
  </w:style>
  <w:style w:type="paragraph" w:styleId="34">
    <w:name w:val="List Number 3"/>
    <w:basedOn w:val="a0"/>
    <w:rsid w:val="00FD19B4"/>
    <w:pPr>
      <w:tabs>
        <w:tab w:val="num" w:pos="926"/>
      </w:tabs>
      <w:ind w:left="926" w:hanging="283"/>
    </w:pPr>
    <w:rPr>
      <w:rFonts w:eastAsia="MS Mincho"/>
      <w:lang w:eastAsia="ja-JP"/>
    </w:rPr>
  </w:style>
  <w:style w:type="paragraph" w:styleId="43">
    <w:name w:val="List Number 4"/>
    <w:basedOn w:val="a0"/>
    <w:rsid w:val="00FD19B4"/>
    <w:pPr>
      <w:tabs>
        <w:tab w:val="num" w:pos="1209"/>
      </w:tabs>
      <w:ind w:left="1209" w:hanging="283"/>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spacing w:before="120" w:after="120"/>
    </w:pPr>
    <w:rPr>
      <w:rFonts w:eastAsia="MS Mincho"/>
      <w:b/>
      <w:lang w:eastAsia="ja-JP"/>
    </w:rPr>
  </w:style>
  <w:style w:type="paragraph" w:customStyle="1" w:styleId="HE">
    <w:name w:val="HE"/>
    <w:basedOn w:val="a0"/>
    <w:rsid w:val="00FD19B4"/>
    <w:pPr>
      <w:spacing w:after="0"/>
    </w:pPr>
    <w:rPr>
      <w:rFonts w:eastAsia="MS Mincho"/>
      <w:b/>
      <w:lang w:eastAsia="ja-JP"/>
    </w:rPr>
  </w:style>
  <w:style w:type="paragraph" w:customStyle="1" w:styleId="HO">
    <w:name w:val="HO"/>
    <w:basedOn w:val="a0"/>
    <w:rsid w:val="00FD19B4"/>
    <w:pPr>
      <w:spacing w:after="0"/>
      <w:jc w:val="right"/>
    </w:pPr>
    <w:rPr>
      <w:rFonts w:eastAsia="MS Mincho"/>
      <w:b/>
      <w:lang w:eastAsia="ja-JP"/>
    </w:rPr>
  </w:style>
  <w:style w:type="paragraph" w:customStyle="1" w:styleId="WP">
    <w:name w:val="WP"/>
    <w:basedOn w:val="a0"/>
    <w:rsid w:val="00FD19B4"/>
    <w:pPr>
      <w:spacing w:after="0"/>
      <w:jc w:val="both"/>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spacing w:before="120" w:after="120"/>
    </w:pPr>
    <w:rPr>
      <w:rFonts w:eastAsia="MS Mincho"/>
      <w:lang w:val="en-US" w:eastAsia="ja-JP"/>
    </w:rPr>
  </w:style>
  <w:style w:type="paragraph" w:customStyle="1" w:styleId="Teststep">
    <w:name w:val="Test step"/>
    <w:basedOn w:val="a0"/>
    <w:rsid w:val="00FD19B4"/>
    <w:pPr>
      <w:tabs>
        <w:tab w:val="left" w:pos="720"/>
      </w:tabs>
      <w:spacing w:after="0"/>
      <w:ind w:left="720" w:hanging="720"/>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ind w:left="400" w:hanging="400"/>
      <w:jc w:val="center"/>
    </w:pPr>
    <w:rPr>
      <w:rFonts w:eastAsia="MS Mincho"/>
      <w:b/>
      <w:lang w:eastAsia="ja-JP"/>
    </w:rPr>
  </w:style>
  <w:style w:type="paragraph" w:customStyle="1" w:styleId="table">
    <w:name w:val="table"/>
    <w:basedOn w:val="a0"/>
    <w:next w:val="a0"/>
    <w:rsid w:val="00FD19B4"/>
    <w:pPr>
      <w:spacing w:after="0"/>
      <w:jc w:val="center"/>
    </w:pPr>
    <w:rPr>
      <w:rFonts w:eastAsia="MS Mincho"/>
      <w:lang w:val="en-US" w:eastAsia="ja-JP"/>
    </w:rPr>
  </w:style>
  <w:style w:type="paragraph" w:customStyle="1" w:styleId="t2">
    <w:name w:val="t2"/>
    <w:basedOn w:val="a0"/>
    <w:rsid w:val="00FD19B4"/>
    <w:pPr>
      <w:spacing w:after="0"/>
    </w:pPr>
    <w:rPr>
      <w:rFonts w:eastAsia="MS Mincho"/>
      <w:lang w:eastAsia="ja-JP"/>
    </w:rPr>
  </w:style>
  <w:style w:type="paragraph" w:customStyle="1" w:styleId="Copyright">
    <w:name w:val="Copyright"/>
    <w:basedOn w:val="a0"/>
    <w:rsid w:val="00FD19B4"/>
    <w:pPr>
      <w:spacing w:after="0"/>
      <w:jc w:val="center"/>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FD19B4"/>
    <w:pPr>
      <w:spacing w:after="220"/>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0"/>
    <w:rsid w:val="00FD19B4"/>
    <w:pPr>
      <w:spacing w:before="120"/>
      <w:outlineLvl w:val="2"/>
    </w:pPr>
    <w:rPr>
      <w:rFonts w:eastAsia="MS Mincho"/>
      <w:sz w:val="28"/>
      <w:lang w:val="x-none" w:eastAsia="de-DE"/>
    </w:rPr>
  </w:style>
  <w:style w:type="paragraph" w:customStyle="1" w:styleId="Bullets">
    <w:name w:val="Bullets"/>
    <w:basedOn w:val="af"/>
    <w:rsid w:val="00FD19B4"/>
    <w:pPr>
      <w:widowControl w:val="0"/>
      <w:ind w:left="283" w:hanging="283"/>
      <w:jc w:val="left"/>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FD19B4"/>
    <w:pPr>
      <w:keepNext w:val="0"/>
      <w:keepLines w:val="0"/>
      <w:spacing w:before="240"/>
      <w:ind w:left="0" w:firstLine="0"/>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spacing w:before="120" w:after="120"/>
    </w:pPr>
    <w:rPr>
      <w:rFonts w:eastAsia="MS Mincho"/>
      <w:b/>
      <w:lang w:eastAsia="ja-JP"/>
    </w:rPr>
  </w:style>
  <w:style w:type="paragraph" w:customStyle="1" w:styleId="TableofFigures2">
    <w:name w:val="Table of Figures2"/>
    <w:basedOn w:val="a0"/>
    <w:next w:val="a0"/>
    <w:rsid w:val="00292864"/>
    <w:pPr>
      <w:ind w:left="400" w:hanging="400"/>
      <w:jc w:val="center"/>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rFonts w:ascii="Times New Roman" w:eastAsia="宋体" w:hAnsi="Times New Roman"/>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spacing w:before="120" w:after="120"/>
    </w:pPr>
    <w:rPr>
      <w:rFonts w:eastAsia="MS Mincho"/>
      <w:b/>
      <w:lang w:eastAsia="ja-JP"/>
    </w:rPr>
  </w:style>
  <w:style w:type="paragraph" w:customStyle="1" w:styleId="TableofFigures3">
    <w:name w:val="Table of Figures3"/>
    <w:basedOn w:val="a0"/>
    <w:next w:val="a0"/>
    <w:rsid w:val="00B47796"/>
    <w:pPr>
      <w:ind w:left="400" w:hanging="400"/>
      <w:jc w:val="center"/>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semiHidden/>
    <w:unhideWhenUsed/>
    <w:qFormat/>
    <w:rsid w:val="00B4779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3GPP">
    <w:name w:val="3GPP 正文"/>
    <w:basedOn w:val="a0"/>
    <w:link w:val="3GPPChar"/>
    <w:qFormat/>
    <w:rsid w:val="00B47796"/>
    <w:rPr>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uiPriority w:val="20"/>
    <w:qFormat/>
    <w:rsid w:val="00B47796"/>
    <w:rPr>
      <w:i/>
      <w:iCs/>
    </w:rPr>
  </w:style>
  <w:style w:type="character" w:styleId="aff3">
    <w:name w:val="Intense Emphasis"/>
    <w:uiPriority w:val="21"/>
    <w:qFormat/>
    <w:rsid w:val="00B47796"/>
    <w:rPr>
      <w:i/>
      <w:iCs/>
      <w:color w:val="5B9BD5" w:themeColor="accent1"/>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spacing w:before="240" w:after="0"/>
      <w:ind w:left="3238"/>
      <w:jc w:val="left"/>
    </w:pPr>
    <w:rPr>
      <w:rFonts w:eastAsia="宋体"/>
      <w:sz w:val="24"/>
      <w:szCs w:val="20"/>
      <w:lang w:val="en-GB"/>
    </w:rPr>
  </w:style>
  <w:style w:type="paragraph" w:customStyle="1" w:styleId="References">
    <w:name w:val="References"/>
    <w:basedOn w:val="a0"/>
    <w:next w:val="a0"/>
    <w:rsid w:val="00B47796"/>
    <w:pPr>
      <w:tabs>
        <w:tab w:val="num" w:pos="502"/>
      </w:tabs>
      <w:snapToGrid w:val="0"/>
      <w:spacing w:after="60"/>
      <w:ind w:left="502" w:hanging="360"/>
    </w:pPr>
    <w:rPr>
      <w:szCs w:val="16"/>
      <w:lang w:val="en-US"/>
    </w:rPr>
  </w:style>
  <w:style w:type="paragraph" w:customStyle="1" w:styleId="aff4">
    <w:name w:val="参考文献"/>
    <w:basedOn w:val="a0"/>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B477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rsid w:val="00B47796"/>
    <w:pPr>
      <w:numPr>
        <w:numId w:val="5"/>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spacing w:after="240"/>
      <w:jc w:val="both"/>
    </w:pPr>
    <w:rPr>
      <w:rFonts w:ascii="Arial" w:eastAsia="Times New Roman" w:hAnsi="Arial"/>
      <w:b/>
      <w:sz w:val="24"/>
      <w:lang w:eastAsia="zh-CN"/>
    </w:rPr>
  </w:style>
  <w:style w:type="paragraph" w:customStyle="1" w:styleId="IvDInstructiontext">
    <w:name w:val="IvD Instructiontext"/>
    <w:basedOn w:val="af"/>
    <w:link w:val="IvDInstructiontextChar"/>
    <w:uiPriority w:val="99"/>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jc w:val="center"/>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themeColor="text1" w:themeTint="A5"/>
    </w:rPr>
  </w:style>
  <w:style w:type="paragraph" w:customStyle="1" w:styleId="TB1">
    <w:name w:val="TB1"/>
    <w:basedOn w:val="a0"/>
    <w:rsid w:val="00B93165"/>
    <w:pPr>
      <w:keepNext/>
      <w:keepLines/>
      <w:numPr>
        <w:numId w:val="7"/>
      </w:numPr>
      <w:tabs>
        <w:tab w:val="left" w:pos="720"/>
      </w:tabs>
      <w:spacing w:after="0"/>
      <w:ind w:left="737" w:hanging="380"/>
    </w:pPr>
    <w:rPr>
      <w:rFonts w:ascii="Arial" w:eastAsia="Times New Roman" w:hAnsi="Arial"/>
      <w:sz w:val="18"/>
    </w:rPr>
  </w:style>
  <w:style w:type="paragraph" w:customStyle="1" w:styleId="TB2">
    <w:name w:val="TB2"/>
    <w:basedOn w:val="a0"/>
    <w:rsid w:val="00B93165"/>
    <w:pPr>
      <w:keepNext/>
      <w:keepLines/>
      <w:numPr>
        <w:numId w:val="8"/>
      </w:numPr>
      <w:tabs>
        <w:tab w:val="left" w:pos="1109"/>
      </w:tabs>
      <w:spacing w:after="0"/>
      <w:ind w:left="1100" w:hanging="380"/>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aff8">
    <w:name w:val="標準"/>
    <w:rsid w:val="0067616A"/>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654">
      <w:bodyDiv w:val="1"/>
      <w:marLeft w:val="0"/>
      <w:marRight w:val="0"/>
      <w:marTop w:val="0"/>
      <w:marBottom w:val="0"/>
      <w:divBdr>
        <w:top w:val="none" w:sz="0" w:space="0" w:color="auto"/>
        <w:left w:val="none" w:sz="0" w:space="0" w:color="auto"/>
        <w:bottom w:val="none" w:sz="0" w:space="0" w:color="auto"/>
        <w:right w:val="none" w:sz="0" w:space="0" w:color="auto"/>
      </w:divBdr>
    </w:div>
    <w:div w:id="251353949">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50910530">
      <w:bodyDiv w:val="1"/>
      <w:marLeft w:val="0"/>
      <w:marRight w:val="0"/>
      <w:marTop w:val="0"/>
      <w:marBottom w:val="0"/>
      <w:divBdr>
        <w:top w:val="none" w:sz="0" w:space="0" w:color="auto"/>
        <w:left w:val="none" w:sz="0" w:space="0" w:color="auto"/>
        <w:bottom w:val="none" w:sz="0" w:space="0" w:color="auto"/>
        <w:right w:val="none" w:sz="0" w:space="0" w:color="auto"/>
      </w:divBdr>
      <w:divsChild>
        <w:div w:id="533077421">
          <w:marLeft w:val="547"/>
          <w:marRight w:val="0"/>
          <w:marTop w:val="154"/>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51813780">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3138993">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37699392">
      <w:bodyDiv w:val="1"/>
      <w:marLeft w:val="0"/>
      <w:marRight w:val="0"/>
      <w:marTop w:val="0"/>
      <w:marBottom w:val="0"/>
      <w:divBdr>
        <w:top w:val="none" w:sz="0" w:space="0" w:color="auto"/>
        <w:left w:val="none" w:sz="0" w:space="0" w:color="auto"/>
        <w:bottom w:val="none" w:sz="0" w:space="0" w:color="auto"/>
        <w:right w:val="none" w:sz="0" w:space="0" w:color="auto"/>
      </w:divBdr>
    </w:div>
    <w:div w:id="1052995144">
      <w:bodyDiv w:val="1"/>
      <w:marLeft w:val="0"/>
      <w:marRight w:val="0"/>
      <w:marTop w:val="0"/>
      <w:marBottom w:val="0"/>
      <w:divBdr>
        <w:top w:val="none" w:sz="0" w:space="0" w:color="auto"/>
        <w:left w:val="none" w:sz="0" w:space="0" w:color="auto"/>
        <w:bottom w:val="none" w:sz="0" w:space="0" w:color="auto"/>
        <w:right w:val="none" w:sz="0" w:space="0" w:color="auto"/>
      </w:divBdr>
      <w:divsChild>
        <w:div w:id="48117338">
          <w:marLeft w:val="547"/>
          <w:marRight w:val="0"/>
          <w:marTop w:val="154"/>
          <w:marBottom w:val="0"/>
          <w:divBdr>
            <w:top w:val="none" w:sz="0" w:space="0" w:color="auto"/>
            <w:left w:val="none" w:sz="0" w:space="0" w:color="auto"/>
            <w:bottom w:val="none" w:sz="0" w:space="0" w:color="auto"/>
            <w:right w:val="none" w:sz="0" w:space="0" w:color="auto"/>
          </w:divBdr>
        </w:div>
      </w:divsChild>
    </w:div>
    <w:div w:id="1073547344">
      <w:bodyDiv w:val="1"/>
      <w:marLeft w:val="0"/>
      <w:marRight w:val="0"/>
      <w:marTop w:val="0"/>
      <w:marBottom w:val="0"/>
      <w:divBdr>
        <w:top w:val="none" w:sz="0" w:space="0" w:color="auto"/>
        <w:left w:val="none" w:sz="0" w:space="0" w:color="auto"/>
        <w:bottom w:val="none" w:sz="0" w:space="0" w:color="auto"/>
        <w:right w:val="none" w:sz="0" w:space="0" w:color="auto"/>
      </w:divBdr>
      <w:divsChild>
        <w:div w:id="274094420">
          <w:marLeft w:val="850"/>
          <w:marRight w:val="0"/>
          <w:marTop w:val="0"/>
          <w:marBottom w:val="0"/>
          <w:divBdr>
            <w:top w:val="none" w:sz="0" w:space="0" w:color="auto"/>
            <w:left w:val="none" w:sz="0" w:space="0" w:color="auto"/>
            <w:bottom w:val="none" w:sz="0" w:space="0" w:color="auto"/>
            <w:right w:val="none" w:sz="0" w:space="0" w:color="auto"/>
          </w:divBdr>
        </w:div>
        <w:div w:id="1037318168">
          <w:marLeft w:val="850"/>
          <w:marRight w:val="0"/>
          <w:marTop w:val="0"/>
          <w:marBottom w:val="0"/>
          <w:divBdr>
            <w:top w:val="none" w:sz="0" w:space="0" w:color="auto"/>
            <w:left w:val="none" w:sz="0" w:space="0" w:color="auto"/>
            <w:bottom w:val="none" w:sz="0" w:space="0" w:color="auto"/>
            <w:right w:val="none" w:sz="0" w:space="0" w:color="auto"/>
          </w:divBdr>
        </w:div>
        <w:div w:id="656033549">
          <w:marLeft w:val="850"/>
          <w:marRight w:val="0"/>
          <w:marTop w:val="0"/>
          <w:marBottom w:val="0"/>
          <w:divBdr>
            <w:top w:val="none" w:sz="0" w:space="0" w:color="auto"/>
            <w:left w:val="none" w:sz="0" w:space="0" w:color="auto"/>
            <w:bottom w:val="none" w:sz="0" w:space="0" w:color="auto"/>
            <w:right w:val="none" w:sz="0" w:space="0" w:color="auto"/>
          </w:divBdr>
        </w:div>
        <w:div w:id="485514726">
          <w:marLeft w:val="850"/>
          <w:marRight w:val="0"/>
          <w:marTop w:val="0"/>
          <w:marBottom w:val="0"/>
          <w:divBdr>
            <w:top w:val="none" w:sz="0" w:space="0" w:color="auto"/>
            <w:left w:val="none" w:sz="0" w:space="0" w:color="auto"/>
            <w:bottom w:val="none" w:sz="0" w:space="0" w:color="auto"/>
            <w:right w:val="none" w:sz="0" w:space="0" w:color="auto"/>
          </w:divBdr>
        </w:div>
        <w:div w:id="475029749">
          <w:marLeft w:val="850"/>
          <w:marRight w:val="0"/>
          <w:marTop w:val="0"/>
          <w:marBottom w:val="0"/>
          <w:divBdr>
            <w:top w:val="none" w:sz="0" w:space="0" w:color="auto"/>
            <w:left w:val="none" w:sz="0" w:space="0" w:color="auto"/>
            <w:bottom w:val="none" w:sz="0" w:space="0" w:color="auto"/>
            <w:right w:val="none" w:sz="0" w:space="0" w:color="auto"/>
          </w:divBdr>
        </w:div>
        <w:div w:id="1704136903">
          <w:marLeft w:val="850"/>
          <w:marRight w:val="0"/>
          <w:marTop w:val="0"/>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52395026">
      <w:bodyDiv w:val="1"/>
      <w:marLeft w:val="0"/>
      <w:marRight w:val="0"/>
      <w:marTop w:val="0"/>
      <w:marBottom w:val="0"/>
      <w:divBdr>
        <w:top w:val="none" w:sz="0" w:space="0" w:color="auto"/>
        <w:left w:val="none" w:sz="0" w:space="0" w:color="auto"/>
        <w:bottom w:val="none" w:sz="0" w:space="0" w:color="auto"/>
        <w:right w:val="none" w:sz="0" w:space="0" w:color="auto"/>
      </w:divBdr>
      <w:divsChild>
        <w:div w:id="359164687">
          <w:marLeft w:val="547"/>
          <w:marRight w:val="0"/>
          <w:marTop w:val="154"/>
          <w:marBottom w:val="0"/>
          <w:divBdr>
            <w:top w:val="none" w:sz="0" w:space="0" w:color="auto"/>
            <w:left w:val="none" w:sz="0" w:space="0" w:color="auto"/>
            <w:bottom w:val="none" w:sz="0" w:space="0" w:color="auto"/>
            <w:right w:val="none" w:sz="0" w:space="0" w:color="auto"/>
          </w:divBdr>
        </w:div>
      </w:divsChild>
    </w:div>
    <w:div w:id="1358578695">
      <w:bodyDiv w:val="1"/>
      <w:marLeft w:val="0"/>
      <w:marRight w:val="0"/>
      <w:marTop w:val="0"/>
      <w:marBottom w:val="0"/>
      <w:divBdr>
        <w:top w:val="none" w:sz="0" w:space="0" w:color="auto"/>
        <w:left w:val="none" w:sz="0" w:space="0" w:color="auto"/>
        <w:bottom w:val="none" w:sz="0" w:space="0" w:color="auto"/>
        <w:right w:val="none" w:sz="0" w:space="0" w:color="auto"/>
      </w:divBdr>
    </w:div>
    <w:div w:id="1501654464">
      <w:bodyDiv w:val="1"/>
      <w:marLeft w:val="0"/>
      <w:marRight w:val="0"/>
      <w:marTop w:val="0"/>
      <w:marBottom w:val="0"/>
      <w:divBdr>
        <w:top w:val="none" w:sz="0" w:space="0" w:color="auto"/>
        <w:left w:val="none" w:sz="0" w:space="0" w:color="auto"/>
        <w:bottom w:val="none" w:sz="0" w:space="0" w:color="auto"/>
        <w:right w:val="none" w:sz="0" w:space="0" w:color="auto"/>
      </w:divBdr>
      <w:divsChild>
        <w:div w:id="1343434315">
          <w:marLeft w:val="1166"/>
          <w:marRight w:val="0"/>
          <w:marTop w:val="125"/>
          <w:marBottom w:val="0"/>
          <w:divBdr>
            <w:top w:val="none" w:sz="0" w:space="0" w:color="auto"/>
            <w:left w:val="none" w:sz="0" w:space="0" w:color="auto"/>
            <w:bottom w:val="none" w:sz="0" w:space="0" w:color="auto"/>
            <w:right w:val="none" w:sz="0" w:space="0" w:color="auto"/>
          </w:divBdr>
        </w:div>
        <w:div w:id="462769300">
          <w:marLeft w:val="1166"/>
          <w:marRight w:val="0"/>
          <w:marTop w:val="125"/>
          <w:marBottom w:val="0"/>
          <w:divBdr>
            <w:top w:val="none" w:sz="0" w:space="0" w:color="auto"/>
            <w:left w:val="none" w:sz="0" w:space="0" w:color="auto"/>
            <w:bottom w:val="none" w:sz="0" w:space="0" w:color="auto"/>
            <w:right w:val="none" w:sz="0" w:space="0" w:color="auto"/>
          </w:divBdr>
        </w:div>
        <w:div w:id="677928299">
          <w:marLeft w:val="1166"/>
          <w:marRight w:val="0"/>
          <w:marTop w:val="125"/>
          <w:marBottom w:val="0"/>
          <w:divBdr>
            <w:top w:val="none" w:sz="0" w:space="0" w:color="auto"/>
            <w:left w:val="none" w:sz="0" w:space="0" w:color="auto"/>
            <w:bottom w:val="none" w:sz="0" w:space="0" w:color="auto"/>
            <w:right w:val="none" w:sz="0" w:space="0" w:color="auto"/>
          </w:divBdr>
        </w:div>
        <w:div w:id="2031952175">
          <w:marLeft w:val="1166"/>
          <w:marRight w:val="0"/>
          <w:marTop w:val="125"/>
          <w:marBottom w:val="0"/>
          <w:divBdr>
            <w:top w:val="none" w:sz="0" w:space="0" w:color="auto"/>
            <w:left w:val="none" w:sz="0" w:space="0" w:color="auto"/>
            <w:bottom w:val="none" w:sz="0" w:space="0" w:color="auto"/>
            <w:right w:val="none" w:sz="0" w:space="0" w:color="auto"/>
          </w:divBdr>
        </w:div>
        <w:div w:id="95290625">
          <w:marLeft w:val="1166"/>
          <w:marRight w:val="0"/>
          <w:marTop w:val="125"/>
          <w:marBottom w:val="0"/>
          <w:divBdr>
            <w:top w:val="none" w:sz="0" w:space="0" w:color="auto"/>
            <w:left w:val="none" w:sz="0" w:space="0" w:color="auto"/>
            <w:bottom w:val="none" w:sz="0" w:space="0" w:color="auto"/>
            <w:right w:val="none" w:sz="0" w:space="0" w:color="auto"/>
          </w:divBdr>
        </w:div>
        <w:div w:id="1568998451">
          <w:marLeft w:val="1166"/>
          <w:marRight w:val="0"/>
          <w:marTop w:val="125"/>
          <w:marBottom w:val="0"/>
          <w:divBdr>
            <w:top w:val="none" w:sz="0" w:space="0" w:color="auto"/>
            <w:left w:val="none" w:sz="0" w:space="0" w:color="auto"/>
            <w:bottom w:val="none" w:sz="0" w:space="0" w:color="auto"/>
            <w:right w:val="none" w:sz="0" w:space="0" w:color="auto"/>
          </w:divBdr>
        </w:div>
        <w:div w:id="32077868">
          <w:marLeft w:val="1800"/>
          <w:marRight w:val="0"/>
          <w:marTop w:val="106"/>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205982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B28EC-0F10-439D-920A-C0433DBB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cp:revision>
  <dcterms:created xsi:type="dcterms:W3CDTF">2020-08-07T11:32:00Z</dcterms:created>
  <dcterms:modified xsi:type="dcterms:W3CDTF">2020-08-07T11:32:00Z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(3)DGmO9mTaHy3sHGYgilAKhSB20pZhfjNvYf/5CfCYpTStpZZMK0qP3Mx3PjdnzcQ2IqbJsHWg
Pf6EoMyLS3FIDtEyH4bzywIGqGZ6aHrkMXPapBx4VGmsBIikSONRz+p+rOKHsjzbMJujH/gs
MHqXGI3nChecCc/RaeSCh+pMhzjeYhkaZ7DcFlfXSM9VhvP5uNgMt0y9GuPs9dTIFoGYZuK0
bzP+KP9vETJddG49nk</vt:lpwstr>
  </property>
  <property fmtid="{D5CDD505-2E9C-101B-9397-08002B2CF9AE}" pid="3" name="_2015_ms_pID_7253431">
    <vt:lpwstr>9y9Hu93pCQIIxsnzT2xhG2zOlAEJs6Ffd9G3J9KBrWTyf0cwgVCaFW
xCxYU7AhsxB0t2E5IyxCN9lexHoPnAmKFeD8OMe/5QbG73uDx8FglhUzalqpqMioFz2+GHzP
UQ75fkJUBhmad/SYVaDhKpjoX4pu4hNq6bDwBaySQsHUhxpdIyokaMN6nleg/ciLQUX7UJww
0M4IHH4tuXdsw/LVn6mFzqIYs5xGACwJ7w4h</vt:lpwstr>
  </property>
  <property fmtid="{D5CDD505-2E9C-101B-9397-08002B2CF9AE}" pid="4" name="_2015_ms_pID_7253432">
    <vt:lpwstr>2v9P71mHSgsBseQAmf0bQe0=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1596183092</vt:lpwstr>
  </property>
</Properties>
</file>